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1DD9E5E4"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DA7D94">
        <w:rPr>
          <w:b/>
          <w:bCs/>
          <w:sz w:val="32"/>
          <w:szCs w:val="32"/>
        </w:rPr>
        <w:t>2</w:t>
      </w:r>
      <w:r w:rsidR="00293D1E">
        <w:rPr>
          <w:b/>
          <w:bCs/>
          <w:sz w:val="32"/>
          <w:szCs w:val="32"/>
        </w:rPr>
        <w:t>E_CC#</w:t>
      </w:r>
      <w:r w:rsidR="00B9736E">
        <w:rPr>
          <w:b/>
          <w:bCs/>
          <w:sz w:val="32"/>
          <w:szCs w:val="32"/>
        </w:rPr>
        <w:t>4</w:t>
      </w:r>
      <w:r w:rsidR="0064465A">
        <w:rPr>
          <w:b/>
          <w:bCs/>
          <w:sz w:val="32"/>
          <w:szCs w:val="32"/>
        </w:rPr>
        <w:br/>
        <w:t>Version</w:t>
      </w:r>
      <w:r w:rsidR="00D40D28">
        <w:rPr>
          <w:b/>
          <w:bCs/>
          <w:sz w:val="32"/>
          <w:szCs w:val="32"/>
        </w:rPr>
        <w:t xml:space="preserve"> </w:t>
      </w:r>
      <w:r w:rsidR="00DD1361">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11F91636"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88498C">
        <w:rPr>
          <w:color w:val="0000FF"/>
        </w:rPr>
        <w:t>2</w:t>
      </w:r>
      <w:r w:rsidR="00B9736E">
        <w:rPr>
          <w:color w:val="0000FF"/>
        </w:rPr>
        <w:t>5</w:t>
      </w:r>
      <w:r w:rsidR="00CA4BD5">
        <w:rPr>
          <w:color w:val="0000FF"/>
        </w:rPr>
        <w:t xml:space="preserve"> </w:t>
      </w:r>
      <w:r w:rsidR="00DA7D94">
        <w:rPr>
          <w:color w:val="0000FF"/>
        </w:rPr>
        <w:t>August</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B9736E">
        <w:rPr>
          <w:color w:val="0000FF"/>
        </w:rPr>
        <w:t>3</w:t>
      </w:r>
      <w:r w:rsidR="00C445E6">
        <w:rPr>
          <w:color w:val="0000FF"/>
        </w:rPr>
        <w:t>.</w:t>
      </w:r>
      <w:r w:rsidR="00B9736E">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72E7334A" w:rsidR="004A698B" w:rsidRDefault="00BE050C" w:rsidP="006C270F">
      <w:r>
        <w:t xml:space="preserve">~ </w:t>
      </w:r>
      <w:r w:rsidR="008C54BF">
        <w:t>2</w:t>
      </w:r>
      <w:r w:rsidR="001F3C41">
        <w:t>50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7BC88815" w14:textId="77777777" w:rsidR="00EB5541" w:rsidRDefault="00EB5541" w:rsidP="008473C1">
      <w:pPr>
        <w:pStyle w:val="FP"/>
        <w:rPr>
          <w:color w:val="0000FF"/>
        </w:rPr>
      </w:pPr>
      <w:r>
        <w:rPr>
          <w:color w:val="0000FF"/>
        </w:rPr>
        <w:t>Apple</w:t>
      </w:r>
    </w:p>
    <w:p w14:paraId="07271B60" w14:textId="77777777" w:rsidR="00EB5541" w:rsidRDefault="00EB5541" w:rsidP="008473C1">
      <w:pPr>
        <w:pStyle w:val="FP"/>
        <w:rPr>
          <w:color w:val="0000FF"/>
        </w:rPr>
      </w:pPr>
      <w:r>
        <w:rPr>
          <w:color w:val="0000FF"/>
        </w:rPr>
        <w:t>AT&amp;T</w:t>
      </w:r>
    </w:p>
    <w:p w14:paraId="1B769842" w14:textId="77777777" w:rsidR="00EB5541" w:rsidRDefault="00EB5541" w:rsidP="008473C1">
      <w:pPr>
        <w:pStyle w:val="FP"/>
        <w:rPr>
          <w:color w:val="0000FF"/>
        </w:rPr>
      </w:pPr>
      <w:r>
        <w:rPr>
          <w:color w:val="0000FF"/>
        </w:rPr>
        <w:t>Broadcom</w:t>
      </w:r>
    </w:p>
    <w:p w14:paraId="53885883" w14:textId="77777777" w:rsidR="00EB5541" w:rsidRDefault="00EB5541" w:rsidP="008473C1">
      <w:pPr>
        <w:pStyle w:val="FP"/>
        <w:rPr>
          <w:color w:val="0000FF"/>
        </w:rPr>
      </w:pPr>
      <w:r>
        <w:rPr>
          <w:color w:val="0000FF"/>
        </w:rPr>
        <w:t>BT</w:t>
      </w:r>
    </w:p>
    <w:p w14:paraId="3130BD9D" w14:textId="77777777" w:rsidR="00EB5541" w:rsidRDefault="00EB5541" w:rsidP="008473C1">
      <w:pPr>
        <w:pStyle w:val="FP"/>
        <w:rPr>
          <w:color w:val="0000FF"/>
        </w:rPr>
      </w:pPr>
      <w:proofErr w:type="spellStart"/>
      <w:r>
        <w:rPr>
          <w:color w:val="0000FF"/>
        </w:rPr>
        <w:t>CableLabs</w:t>
      </w:r>
      <w:proofErr w:type="spellEnd"/>
    </w:p>
    <w:p w14:paraId="7AAF30D6" w14:textId="77777777" w:rsidR="00EB5541" w:rsidRDefault="00EB5541" w:rsidP="008473C1">
      <w:pPr>
        <w:pStyle w:val="FP"/>
        <w:rPr>
          <w:color w:val="0000FF"/>
        </w:rPr>
      </w:pPr>
      <w:r>
        <w:rPr>
          <w:color w:val="0000FF"/>
        </w:rPr>
        <w:t>CATT</w:t>
      </w:r>
    </w:p>
    <w:p w14:paraId="26C21F44" w14:textId="77777777" w:rsidR="00EB5541" w:rsidRDefault="00EB5541" w:rsidP="008473C1">
      <w:pPr>
        <w:pStyle w:val="FP"/>
        <w:rPr>
          <w:color w:val="0000FF"/>
        </w:rPr>
      </w:pPr>
      <w:r>
        <w:rPr>
          <w:color w:val="0000FF"/>
        </w:rPr>
        <w:t>Charter</w:t>
      </w:r>
    </w:p>
    <w:p w14:paraId="38DD3DA2" w14:textId="77777777" w:rsidR="00EB5541" w:rsidRDefault="00EB5541" w:rsidP="008473C1">
      <w:pPr>
        <w:pStyle w:val="FP"/>
        <w:rPr>
          <w:color w:val="0000FF"/>
        </w:rPr>
      </w:pPr>
      <w:r>
        <w:rPr>
          <w:color w:val="0000FF"/>
        </w:rPr>
        <w:t>China Mobile</w:t>
      </w:r>
    </w:p>
    <w:p w14:paraId="786713C3" w14:textId="77777777" w:rsidR="00EB5541" w:rsidRDefault="00EB5541" w:rsidP="008473C1">
      <w:pPr>
        <w:pStyle w:val="FP"/>
        <w:rPr>
          <w:color w:val="0000FF"/>
        </w:rPr>
      </w:pPr>
      <w:r>
        <w:rPr>
          <w:color w:val="0000FF"/>
        </w:rPr>
        <w:t>China Telecom</w:t>
      </w:r>
    </w:p>
    <w:p w14:paraId="0BED01E3" w14:textId="77777777" w:rsidR="00EB5541" w:rsidRDefault="00EB5541" w:rsidP="008473C1">
      <w:pPr>
        <w:pStyle w:val="FP"/>
        <w:rPr>
          <w:color w:val="0000FF"/>
        </w:rPr>
      </w:pPr>
      <w:r>
        <w:rPr>
          <w:color w:val="0000FF"/>
        </w:rPr>
        <w:t>China Unicom</w:t>
      </w:r>
    </w:p>
    <w:p w14:paraId="02E0B3CD" w14:textId="77777777" w:rsidR="00EB5541" w:rsidRDefault="00EB5541" w:rsidP="008473C1">
      <w:pPr>
        <w:pStyle w:val="FP"/>
        <w:rPr>
          <w:color w:val="0000FF"/>
        </w:rPr>
      </w:pPr>
      <w:r>
        <w:rPr>
          <w:color w:val="0000FF"/>
        </w:rPr>
        <w:t>CMCC</w:t>
      </w:r>
    </w:p>
    <w:p w14:paraId="1EC30D96" w14:textId="77777777" w:rsidR="00EB5541" w:rsidRDefault="00EB5541" w:rsidP="008473C1">
      <w:pPr>
        <w:pStyle w:val="FP"/>
        <w:rPr>
          <w:color w:val="0000FF"/>
        </w:rPr>
      </w:pPr>
      <w:r>
        <w:rPr>
          <w:color w:val="0000FF"/>
        </w:rPr>
        <w:t>Comcast</w:t>
      </w:r>
    </w:p>
    <w:p w14:paraId="09F8152D" w14:textId="77777777" w:rsidR="00EB5541" w:rsidRDefault="00EB5541" w:rsidP="008473C1">
      <w:pPr>
        <w:pStyle w:val="FP"/>
        <w:rPr>
          <w:color w:val="0000FF"/>
        </w:rPr>
      </w:pPr>
      <w:r>
        <w:rPr>
          <w:color w:val="0000FF"/>
        </w:rPr>
        <w:t>Costas</w:t>
      </w:r>
    </w:p>
    <w:p w14:paraId="7B3A8F96" w14:textId="77777777" w:rsidR="00EB5541" w:rsidRDefault="00EB5541" w:rsidP="008473C1">
      <w:pPr>
        <w:pStyle w:val="FP"/>
        <w:rPr>
          <w:color w:val="0000FF"/>
        </w:rPr>
      </w:pPr>
      <w:r>
        <w:rPr>
          <w:color w:val="0000FF"/>
        </w:rPr>
        <w:t>Deutsche Telekom</w:t>
      </w:r>
    </w:p>
    <w:p w14:paraId="691E728C" w14:textId="77777777" w:rsidR="00EB5541" w:rsidRDefault="00EB5541" w:rsidP="008473C1">
      <w:pPr>
        <w:pStyle w:val="FP"/>
        <w:rPr>
          <w:color w:val="0000FF"/>
        </w:rPr>
      </w:pPr>
      <w:r>
        <w:rPr>
          <w:color w:val="0000FF"/>
        </w:rPr>
        <w:t>DISH</w:t>
      </w:r>
    </w:p>
    <w:p w14:paraId="12CF0795" w14:textId="77777777" w:rsidR="00EB5541" w:rsidRDefault="00EB5541" w:rsidP="008473C1">
      <w:pPr>
        <w:pStyle w:val="FP"/>
        <w:rPr>
          <w:color w:val="0000FF"/>
        </w:rPr>
      </w:pPr>
      <w:r>
        <w:rPr>
          <w:color w:val="0000FF"/>
        </w:rPr>
        <w:t>Ericsson</w:t>
      </w:r>
    </w:p>
    <w:p w14:paraId="00FAE656" w14:textId="77777777" w:rsidR="00EB5541" w:rsidRDefault="00EB5541" w:rsidP="008473C1">
      <w:pPr>
        <w:pStyle w:val="FP"/>
        <w:rPr>
          <w:color w:val="0000FF"/>
        </w:rPr>
      </w:pPr>
      <w:r>
        <w:rPr>
          <w:color w:val="0000FF"/>
        </w:rPr>
        <w:t>ETRI</w:t>
      </w:r>
    </w:p>
    <w:p w14:paraId="5A761929" w14:textId="77777777" w:rsidR="00EB5541" w:rsidRDefault="00EB5541" w:rsidP="008473C1">
      <w:pPr>
        <w:pStyle w:val="FP"/>
        <w:rPr>
          <w:color w:val="0000FF"/>
        </w:rPr>
      </w:pPr>
      <w:r>
        <w:rPr>
          <w:color w:val="0000FF"/>
        </w:rPr>
        <w:t>FirstNet</w:t>
      </w:r>
    </w:p>
    <w:p w14:paraId="25B05E4B" w14:textId="77777777" w:rsidR="00EB5541" w:rsidRDefault="00EB5541" w:rsidP="008473C1">
      <w:pPr>
        <w:pStyle w:val="FP"/>
        <w:rPr>
          <w:color w:val="0000FF"/>
        </w:rPr>
      </w:pPr>
      <w:r>
        <w:rPr>
          <w:color w:val="0000FF"/>
        </w:rPr>
        <w:t>Fujitsu</w:t>
      </w:r>
    </w:p>
    <w:p w14:paraId="725166BC" w14:textId="77777777" w:rsidR="00EB5541" w:rsidRDefault="00EB5541" w:rsidP="008473C1">
      <w:pPr>
        <w:pStyle w:val="FP"/>
        <w:rPr>
          <w:color w:val="0000FF"/>
        </w:rPr>
      </w:pPr>
      <w:proofErr w:type="spellStart"/>
      <w:r>
        <w:rPr>
          <w:color w:val="0000FF"/>
        </w:rPr>
        <w:t>Futurewei</w:t>
      </w:r>
      <w:proofErr w:type="spellEnd"/>
    </w:p>
    <w:p w14:paraId="07B7AA90" w14:textId="77777777" w:rsidR="00EB5541" w:rsidRDefault="00EB5541" w:rsidP="008473C1">
      <w:pPr>
        <w:pStyle w:val="FP"/>
        <w:rPr>
          <w:color w:val="0000FF"/>
        </w:rPr>
      </w:pPr>
      <w:r>
        <w:rPr>
          <w:color w:val="0000FF"/>
        </w:rPr>
        <w:t>Google</w:t>
      </w:r>
    </w:p>
    <w:p w14:paraId="0CF8E3E0" w14:textId="77777777" w:rsidR="00EB5541" w:rsidRDefault="00EB5541" w:rsidP="008473C1">
      <w:pPr>
        <w:pStyle w:val="FP"/>
        <w:rPr>
          <w:color w:val="0000FF"/>
        </w:rPr>
      </w:pPr>
      <w:r>
        <w:rPr>
          <w:color w:val="0000FF"/>
        </w:rPr>
        <w:t>HPE</w:t>
      </w:r>
    </w:p>
    <w:p w14:paraId="2482D277" w14:textId="77777777" w:rsidR="00EB5541" w:rsidRDefault="00EB5541" w:rsidP="008473C1">
      <w:pPr>
        <w:pStyle w:val="FP"/>
        <w:rPr>
          <w:color w:val="0000FF"/>
        </w:rPr>
      </w:pPr>
      <w:r>
        <w:rPr>
          <w:color w:val="0000FF"/>
        </w:rPr>
        <w:t>Huawei</w:t>
      </w:r>
    </w:p>
    <w:p w14:paraId="6DDF3C84" w14:textId="77777777" w:rsidR="00EB5541" w:rsidRDefault="00EB5541" w:rsidP="008473C1">
      <w:pPr>
        <w:pStyle w:val="FP"/>
        <w:rPr>
          <w:color w:val="0000FF"/>
        </w:rPr>
      </w:pPr>
      <w:r>
        <w:rPr>
          <w:color w:val="0000FF"/>
        </w:rPr>
        <w:t>Intel</w:t>
      </w:r>
    </w:p>
    <w:p w14:paraId="274CA199" w14:textId="77777777" w:rsidR="00EB5541" w:rsidRDefault="00EB5541" w:rsidP="008473C1">
      <w:pPr>
        <w:pStyle w:val="FP"/>
        <w:rPr>
          <w:color w:val="0000FF"/>
        </w:rPr>
      </w:pPr>
      <w:proofErr w:type="spellStart"/>
      <w:r>
        <w:rPr>
          <w:color w:val="0000FF"/>
        </w:rPr>
        <w:t>InterDigital</w:t>
      </w:r>
      <w:proofErr w:type="spellEnd"/>
    </w:p>
    <w:p w14:paraId="51EA6936" w14:textId="77777777" w:rsidR="00EB5541" w:rsidRDefault="00EB5541" w:rsidP="008473C1">
      <w:pPr>
        <w:pStyle w:val="FP"/>
        <w:rPr>
          <w:color w:val="0000FF"/>
        </w:rPr>
      </w:pPr>
      <w:r>
        <w:rPr>
          <w:color w:val="0000FF"/>
        </w:rPr>
        <w:t>KDDI</w:t>
      </w:r>
    </w:p>
    <w:p w14:paraId="4439C1E0" w14:textId="77777777" w:rsidR="00EB5541" w:rsidRDefault="00EB5541" w:rsidP="008473C1">
      <w:pPr>
        <w:pStyle w:val="FP"/>
        <w:rPr>
          <w:color w:val="0000FF"/>
        </w:rPr>
      </w:pPr>
      <w:r>
        <w:rPr>
          <w:color w:val="0000FF"/>
        </w:rPr>
        <w:t>KPN</w:t>
      </w:r>
    </w:p>
    <w:p w14:paraId="12EB94AE" w14:textId="77777777" w:rsidR="00EB5541" w:rsidRDefault="00EB5541" w:rsidP="008473C1">
      <w:pPr>
        <w:pStyle w:val="FP"/>
        <w:rPr>
          <w:color w:val="0000FF"/>
        </w:rPr>
      </w:pPr>
      <w:r>
        <w:rPr>
          <w:color w:val="0000FF"/>
        </w:rPr>
        <w:t>Lenovo</w:t>
      </w:r>
    </w:p>
    <w:p w14:paraId="6FD8F135" w14:textId="77777777" w:rsidR="00EB5541" w:rsidRDefault="00EB5541" w:rsidP="008473C1">
      <w:pPr>
        <w:pStyle w:val="FP"/>
        <w:rPr>
          <w:color w:val="0000FF"/>
        </w:rPr>
      </w:pPr>
      <w:r>
        <w:rPr>
          <w:color w:val="0000FF"/>
        </w:rPr>
        <w:t xml:space="preserve">LG </w:t>
      </w:r>
      <w:proofErr w:type="spellStart"/>
      <w:r>
        <w:rPr>
          <w:color w:val="0000FF"/>
        </w:rPr>
        <w:t>Uplus</w:t>
      </w:r>
      <w:proofErr w:type="spellEnd"/>
    </w:p>
    <w:p w14:paraId="5463C70C" w14:textId="77777777" w:rsidR="00EB5541" w:rsidRDefault="00EB5541" w:rsidP="008473C1">
      <w:pPr>
        <w:pStyle w:val="FP"/>
        <w:rPr>
          <w:color w:val="0000FF"/>
        </w:rPr>
      </w:pPr>
      <w:r>
        <w:rPr>
          <w:color w:val="0000FF"/>
        </w:rPr>
        <w:t>LGE</w:t>
      </w:r>
    </w:p>
    <w:p w14:paraId="039768D2" w14:textId="77777777" w:rsidR="00EB5541" w:rsidRDefault="00EB5541" w:rsidP="008473C1">
      <w:pPr>
        <w:pStyle w:val="FP"/>
        <w:rPr>
          <w:color w:val="0000FF"/>
        </w:rPr>
      </w:pPr>
      <w:r>
        <w:rPr>
          <w:color w:val="0000FF"/>
        </w:rPr>
        <w:t>MediaTek</w:t>
      </w:r>
    </w:p>
    <w:p w14:paraId="3AADB2F6" w14:textId="77777777" w:rsidR="00EB5541" w:rsidRDefault="00EB5541" w:rsidP="008473C1">
      <w:pPr>
        <w:pStyle w:val="FP"/>
        <w:rPr>
          <w:color w:val="0000FF"/>
        </w:rPr>
      </w:pPr>
      <w:r>
        <w:rPr>
          <w:color w:val="0000FF"/>
        </w:rPr>
        <w:t>NEC</w:t>
      </w:r>
    </w:p>
    <w:p w14:paraId="798F0621" w14:textId="77777777" w:rsidR="00EB5541" w:rsidRDefault="00EB5541" w:rsidP="008473C1">
      <w:pPr>
        <w:pStyle w:val="FP"/>
        <w:rPr>
          <w:color w:val="0000FF"/>
        </w:rPr>
      </w:pPr>
      <w:r>
        <w:rPr>
          <w:color w:val="0000FF"/>
        </w:rPr>
        <w:t>NICT</w:t>
      </w:r>
    </w:p>
    <w:p w14:paraId="6D217C33" w14:textId="77777777" w:rsidR="00EB5541" w:rsidRDefault="00EB5541" w:rsidP="008473C1">
      <w:pPr>
        <w:pStyle w:val="FP"/>
        <w:rPr>
          <w:color w:val="0000FF"/>
        </w:rPr>
      </w:pPr>
      <w:r>
        <w:rPr>
          <w:color w:val="0000FF"/>
        </w:rPr>
        <w:t>Nokia</w:t>
      </w:r>
    </w:p>
    <w:p w14:paraId="6AEE4919" w14:textId="77777777" w:rsidR="00EB5541" w:rsidRDefault="00EB5541" w:rsidP="008473C1">
      <w:pPr>
        <w:pStyle w:val="FP"/>
        <w:rPr>
          <w:color w:val="0000FF"/>
        </w:rPr>
      </w:pPr>
      <w:r>
        <w:rPr>
          <w:color w:val="0000FF"/>
        </w:rPr>
        <w:t>NTT DOCOMO</w:t>
      </w:r>
    </w:p>
    <w:p w14:paraId="436CA2E3" w14:textId="77777777" w:rsidR="00EB5541" w:rsidRDefault="00EB5541" w:rsidP="008473C1">
      <w:pPr>
        <w:pStyle w:val="FP"/>
        <w:rPr>
          <w:color w:val="0000FF"/>
        </w:rPr>
      </w:pPr>
      <w:r>
        <w:rPr>
          <w:color w:val="0000FF"/>
        </w:rPr>
        <w:t>OPPO</w:t>
      </w:r>
    </w:p>
    <w:p w14:paraId="70A80923" w14:textId="77777777" w:rsidR="00EB5541" w:rsidRDefault="00EB5541" w:rsidP="008473C1">
      <w:pPr>
        <w:pStyle w:val="FP"/>
        <w:rPr>
          <w:color w:val="0000FF"/>
        </w:rPr>
      </w:pPr>
      <w:r>
        <w:rPr>
          <w:color w:val="0000FF"/>
        </w:rPr>
        <w:t>Oracle</w:t>
      </w:r>
    </w:p>
    <w:p w14:paraId="5D0C1D66" w14:textId="77777777" w:rsidR="00EB5541" w:rsidRDefault="00EB5541" w:rsidP="008473C1">
      <w:pPr>
        <w:pStyle w:val="FP"/>
        <w:rPr>
          <w:color w:val="0000FF"/>
        </w:rPr>
      </w:pPr>
      <w:r>
        <w:rPr>
          <w:color w:val="0000FF"/>
        </w:rPr>
        <w:t>Orange</w:t>
      </w:r>
    </w:p>
    <w:p w14:paraId="46872908" w14:textId="77777777" w:rsidR="00EB5541" w:rsidRDefault="00EB5541" w:rsidP="008473C1">
      <w:pPr>
        <w:pStyle w:val="FP"/>
        <w:rPr>
          <w:color w:val="0000FF"/>
        </w:rPr>
      </w:pPr>
      <w:proofErr w:type="spellStart"/>
      <w:r>
        <w:rPr>
          <w:color w:val="0000FF"/>
        </w:rPr>
        <w:t>Peraton</w:t>
      </w:r>
      <w:proofErr w:type="spellEnd"/>
      <w:r>
        <w:rPr>
          <w:color w:val="0000FF"/>
        </w:rPr>
        <w:t xml:space="preserve"> Labs</w:t>
      </w:r>
    </w:p>
    <w:p w14:paraId="4786A601" w14:textId="77777777" w:rsidR="00EB5541" w:rsidRDefault="00EB5541" w:rsidP="008473C1">
      <w:pPr>
        <w:pStyle w:val="FP"/>
        <w:rPr>
          <w:color w:val="0000FF"/>
        </w:rPr>
      </w:pPr>
      <w:r>
        <w:rPr>
          <w:color w:val="0000FF"/>
        </w:rPr>
        <w:t>Qualcomm</w:t>
      </w:r>
    </w:p>
    <w:p w14:paraId="481F720C" w14:textId="77777777" w:rsidR="00EB5541" w:rsidRDefault="00EB5541" w:rsidP="008473C1">
      <w:pPr>
        <w:pStyle w:val="FP"/>
        <w:rPr>
          <w:color w:val="0000FF"/>
        </w:rPr>
      </w:pPr>
      <w:r>
        <w:rPr>
          <w:color w:val="0000FF"/>
        </w:rPr>
        <w:t>Samsung</w:t>
      </w:r>
    </w:p>
    <w:p w14:paraId="7F5BA36C" w14:textId="77777777" w:rsidR="00EB5541" w:rsidRDefault="00EB5541" w:rsidP="008473C1">
      <w:pPr>
        <w:pStyle w:val="FP"/>
        <w:rPr>
          <w:color w:val="0000FF"/>
        </w:rPr>
      </w:pPr>
      <w:proofErr w:type="spellStart"/>
      <w:r>
        <w:rPr>
          <w:color w:val="0000FF"/>
        </w:rPr>
        <w:t>Sateliot</w:t>
      </w:r>
      <w:proofErr w:type="spellEnd"/>
    </w:p>
    <w:p w14:paraId="0E8296D9" w14:textId="77777777" w:rsidR="00EB5541" w:rsidRDefault="00EB5541" w:rsidP="008473C1">
      <w:pPr>
        <w:pStyle w:val="FP"/>
        <w:rPr>
          <w:color w:val="0000FF"/>
        </w:rPr>
      </w:pPr>
      <w:r>
        <w:rPr>
          <w:color w:val="0000FF"/>
        </w:rPr>
        <w:t>SHARP</w:t>
      </w:r>
    </w:p>
    <w:p w14:paraId="6B57A11F" w14:textId="77777777" w:rsidR="00EB5541" w:rsidRDefault="00EB5541" w:rsidP="008473C1">
      <w:pPr>
        <w:pStyle w:val="FP"/>
        <w:rPr>
          <w:color w:val="0000FF"/>
        </w:rPr>
      </w:pPr>
      <w:r>
        <w:rPr>
          <w:color w:val="0000FF"/>
        </w:rPr>
        <w:t>Siemens</w:t>
      </w:r>
    </w:p>
    <w:p w14:paraId="27FABD9E" w14:textId="77777777" w:rsidR="00EB5541" w:rsidRDefault="00EB5541" w:rsidP="008473C1">
      <w:pPr>
        <w:pStyle w:val="FP"/>
        <w:rPr>
          <w:color w:val="0000FF"/>
        </w:rPr>
      </w:pPr>
      <w:r>
        <w:rPr>
          <w:color w:val="0000FF"/>
        </w:rPr>
        <w:t>Sony</w:t>
      </w:r>
    </w:p>
    <w:p w14:paraId="64376F16" w14:textId="77777777" w:rsidR="00EB5541" w:rsidRDefault="00EB5541" w:rsidP="008473C1">
      <w:pPr>
        <w:pStyle w:val="FP"/>
        <w:rPr>
          <w:color w:val="0000FF"/>
        </w:rPr>
      </w:pPr>
      <w:r>
        <w:rPr>
          <w:color w:val="0000FF"/>
        </w:rPr>
        <w:t>Tencent</w:t>
      </w:r>
    </w:p>
    <w:p w14:paraId="4479E41C" w14:textId="77777777" w:rsidR="00EB5541" w:rsidRDefault="00EB5541" w:rsidP="008473C1">
      <w:pPr>
        <w:pStyle w:val="FP"/>
        <w:rPr>
          <w:color w:val="0000FF"/>
        </w:rPr>
      </w:pPr>
      <w:r>
        <w:rPr>
          <w:color w:val="0000FF"/>
        </w:rPr>
        <w:t>Thales</w:t>
      </w:r>
    </w:p>
    <w:p w14:paraId="54930A52" w14:textId="77777777" w:rsidR="00EB5541" w:rsidRDefault="00EB5541" w:rsidP="008473C1">
      <w:pPr>
        <w:pStyle w:val="FP"/>
        <w:rPr>
          <w:color w:val="0000FF"/>
        </w:rPr>
      </w:pPr>
      <w:r>
        <w:rPr>
          <w:color w:val="0000FF"/>
        </w:rPr>
        <w:t>TI</w:t>
      </w:r>
    </w:p>
    <w:p w14:paraId="1DCB7AF1" w14:textId="77777777" w:rsidR="00EB5541" w:rsidRDefault="00EB5541" w:rsidP="008473C1">
      <w:pPr>
        <w:pStyle w:val="FP"/>
        <w:rPr>
          <w:color w:val="0000FF"/>
        </w:rPr>
      </w:pPr>
      <w:r>
        <w:rPr>
          <w:color w:val="0000FF"/>
        </w:rPr>
        <w:t>T-Mobile USA</w:t>
      </w:r>
    </w:p>
    <w:p w14:paraId="61FA4ECE" w14:textId="77777777" w:rsidR="00EB5541" w:rsidRDefault="00EB5541" w:rsidP="008473C1">
      <w:pPr>
        <w:pStyle w:val="FP"/>
        <w:rPr>
          <w:color w:val="0000FF"/>
        </w:rPr>
      </w:pPr>
      <w:r>
        <w:rPr>
          <w:color w:val="0000FF"/>
        </w:rPr>
        <w:t>Verizon</w:t>
      </w:r>
    </w:p>
    <w:p w14:paraId="62F16EF5" w14:textId="77777777" w:rsidR="00EB5541" w:rsidRDefault="00EB5541" w:rsidP="008473C1">
      <w:pPr>
        <w:pStyle w:val="FP"/>
        <w:rPr>
          <w:color w:val="0000FF"/>
        </w:rPr>
      </w:pPr>
      <w:r>
        <w:rPr>
          <w:color w:val="0000FF"/>
        </w:rPr>
        <w:t>vivo</w:t>
      </w:r>
    </w:p>
    <w:p w14:paraId="597325B2" w14:textId="77777777" w:rsidR="00EB5541" w:rsidRDefault="00EB5541" w:rsidP="008473C1">
      <w:pPr>
        <w:pStyle w:val="FP"/>
        <w:rPr>
          <w:color w:val="0000FF"/>
        </w:rPr>
      </w:pPr>
      <w:r>
        <w:rPr>
          <w:color w:val="0000FF"/>
        </w:rPr>
        <w:t>Vodafone</w:t>
      </w:r>
    </w:p>
    <w:p w14:paraId="3309D425" w14:textId="77777777" w:rsidR="00EB5541" w:rsidRDefault="00EB5541" w:rsidP="008473C1">
      <w:pPr>
        <w:pStyle w:val="FP"/>
        <w:rPr>
          <w:color w:val="0000FF"/>
        </w:rPr>
      </w:pPr>
      <w:r>
        <w:rPr>
          <w:color w:val="0000FF"/>
        </w:rPr>
        <w:t>Xiaomi</w:t>
      </w:r>
    </w:p>
    <w:p w14:paraId="1D82EAC7" w14:textId="76A39087" w:rsidR="00D5287B" w:rsidRDefault="00EB5541"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7FF73F6C" w14:textId="58EF7219" w:rsidR="00C445E6" w:rsidRPr="00C445E6" w:rsidRDefault="003843AC" w:rsidP="00C445E6">
      <w:pPr>
        <w:rPr>
          <w:lang w:eastAsia="en-US"/>
        </w:rPr>
      </w:pPr>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w:t>
      </w:r>
      <w:r w:rsidR="00C445E6">
        <w:rPr>
          <w:lang w:eastAsia="en-US"/>
        </w:rPr>
        <w:t>marked 'For CC#</w:t>
      </w:r>
      <w:r w:rsidR="00B9736E">
        <w:rPr>
          <w:lang w:eastAsia="en-US"/>
        </w:rPr>
        <w:t>4</w:t>
      </w:r>
      <w:r w:rsidR="00C445E6">
        <w:rPr>
          <w:lang w:eastAsia="en-US"/>
        </w:rPr>
        <w:t>'</w:t>
      </w:r>
      <w:r w:rsidR="00780C5D">
        <w:rPr>
          <w:lang w:eastAsia="en-US"/>
        </w:rPr>
        <w:t xml:space="preserve"> in</w:t>
      </w:r>
      <w:r w:rsidR="00C445E6">
        <w:rPr>
          <w:lang w:eastAsia="en-US"/>
        </w:rPr>
        <w:t xml:space="preserve"> the </w:t>
      </w:r>
      <w:r w:rsidR="00B9736E">
        <w:rPr>
          <w:lang w:eastAsia="en-US"/>
        </w:rPr>
        <w:t>Individual</w:t>
      </w:r>
      <w:r w:rsidR="00C445E6">
        <w:rPr>
          <w:lang w:eastAsia="en-US"/>
        </w:rPr>
        <w:t xml:space="preserve"> C</w:t>
      </w:r>
      <w:r w:rsidR="00390D21">
        <w:rPr>
          <w:lang w:eastAsia="en-US"/>
        </w:rPr>
        <w:t>h</w:t>
      </w:r>
      <w:r w:rsidR="00C445E6">
        <w:rPr>
          <w:lang w:eastAsia="en-US"/>
        </w:rPr>
        <w:t>air Notes:</w:t>
      </w:r>
      <w:r w:rsidR="00780C5D">
        <w:rPr>
          <w:lang w:eastAsia="en-US"/>
        </w:rPr>
        <w:t xml:space="preserve"> </w:t>
      </w:r>
      <w:hyperlink r:id="rId8" w:history="1">
        <w:r w:rsidR="00B9736E" w:rsidRPr="00482EA2">
          <w:rPr>
            <w:rStyle w:val="Hyperlink"/>
            <w:lang w:eastAsia="en-US"/>
          </w:rPr>
          <w:t>https://www.3gpp.org/ftp/tsg_sa/WG2_Arch/TSGS2_152E_Electronic_2022-08/INBOX/Chair_Notes</w:t>
        </w:r>
      </w:hyperlink>
      <w:r w:rsidR="00B9736E">
        <w:rPr>
          <w:lang w:eastAsia="en-US"/>
        </w:rPr>
        <w:t xml:space="preserve"> </w:t>
      </w:r>
      <w:r w:rsidR="00C445E6">
        <w:t xml:space="preserve">and issues for </w:t>
      </w:r>
      <w:r w:rsidR="00B9736E">
        <w:t>discussion/</w:t>
      </w:r>
      <w:r w:rsidR="00C445E6">
        <w:t>Show of Hands provided in the CC#</w:t>
      </w:r>
      <w:r w:rsidR="00B9736E">
        <w:t>4</w:t>
      </w:r>
      <w:r w:rsidR="00C445E6">
        <w:t xml:space="preserve"> folder:</w:t>
      </w:r>
      <w:r w:rsidR="00B9736E">
        <w:t xml:space="preserve"> </w:t>
      </w:r>
      <w:hyperlink r:id="rId9" w:history="1">
        <w:r w:rsidR="00B9736E" w:rsidRPr="00482EA2">
          <w:rPr>
            <w:rStyle w:val="Hyperlink"/>
          </w:rPr>
          <w:t>https://www.3gpp.org/ftp/tsg_sa/WG2_Arch/TSGS2_152E_Electronic_2022-08/INBOX/CCs/CC%234_2022-08-25_1300-1500_UTC</w:t>
        </w:r>
      </w:hyperlink>
    </w:p>
    <w:p w14:paraId="4DE2A525" w14:textId="77777777" w:rsidR="0088498C" w:rsidRDefault="0088498C" w:rsidP="00CA4BD5"/>
    <w:p w14:paraId="1566D00B" w14:textId="2FD2C82F" w:rsidR="00B9736E" w:rsidRDefault="00B9736E" w:rsidP="0088498C">
      <w:pPr>
        <w:pStyle w:val="Heading1"/>
      </w:pPr>
      <w:r>
        <w:t>1</w:t>
      </w:r>
      <w:r>
        <w:tab/>
        <w:t>Issues marked "For CC#4" in the latest individual Chair's Notes</w:t>
      </w:r>
    </w:p>
    <w:p w14:paraId="1F25F7FF" w14:textId="77777777" w:rsidR="002F4802" w:rsidRPr="009502E1" w:rsidRDefault="002F4802" w:rsidP="002F4802">
      <w:pPr>
        <w:keepNext/>
        <w:pBdr>
          <w:top w:val="single" w:sz="4" w:space="1" w:color="auto"/>
        </w:pBdr>
        <w:rPr>
          <w:b/>
          <w:lang w:eastAsia="en-US"/>
        </w:rPr>
      </w:pPr>
      <w:r w:rsidRPr="002515FA">
        <w:rPr>
          <w:color w:val="0000FF"/>
          <w:lang w:eastAsia="en-US"/>
        </w:rPr>
        <w:t>S2-2205796</w:t>
      </w:r>
      <w:r>
        <w:rPr>
          <w:lang w:eastAsia="en-US"/>
        </w:rPr>
        <w:t xml:space="preserve"> (P-CR) KI #1: Evaluation and Conclusion of Key Issue #1 (Source: Ericsson, MediaTek Inc., OPPO, LG Electronics)</w:t>
      </w:r>
    </w:p>
    <w:p w14:paraId="0EA7AD82" w14:textId="77777777" w:rsidR="002F4802" w:rsidRPr="009502E1" w:rsidRDefault="002F4802" w:rsidP="002F4802">
      <w:pPr>
        <w:pStyle w:val="FP"/>
        <w:keepNext/>
        <w:rPr>
          <w:b/>
          <w:bCs/>
          <w:i/>
          <w:iCs/>
          <w:lang w:eastAsia="en-US"/>
        </w:rPr>
      </w:pPr>
      <w:r w:rsidRPr="009502E1">
        <w:rPr>
          <w:b/>
          <w:bCs/>
          <w:i/>
          <w:iCs/>
          <w:lang w:eastAsia="en-US"/>
        </w:rPr>
        <w:t>e-mail comments:</w:t>
      </w:r>
    </w:p>
    <w:p w14:paraId="51B80CB9" w14:textId="77777777" w:rsidR="002F4802" w:rsidRPr="00514122" w:rsidRDefault="002F4802" w:rsidP="002F4802">
      <w:pPr>
        <w:pStyle w:val="FP"/>
        <w:keepNext/>
        <w:rPr>
          <w:i/>
          <w:iCs/>
          <w:lang w:eastAsia="en-US"/>
        </w:rPr>
      </w:pPr>
      <w:r w:rsidRPr="00514122">
        <w:rPr>
          <w:i/>
          <w:iCs/>
          <w:lang w:eastAsia="en-US"/>
        </w:rPr>
        <w:t>Chia-Lin (MediaTek) prefers Option 1.</w:t>
      </w:r>
    </w:p>
    <w:p w14:paraId="1CCCED66" w14:textId="77777777" w:rsidR="002F4802" w:rsidRPr="00514122" w:rsidRDefault="002F4802" w:rsidP="002F4802">
      <w:pPr>
        <w:pStyle w:val="FP"/>
        <w:keepNext/>
        <w:rPr>
          <w:i/>
          <w:iCs/>
          <w:lang w:eastAsia="en-US"/>
        </w:rPr>
      </w:pPr>
      <w:r w:rsidRPr="00514122">
        <w:rPr>
          <w:i/>
          <w:iCs/>
          <w:lang w:eastAsia="en-US"/>
        </w:rPr>
        <w:t>Fei (OPPO) prefers option1</w:t>
      </w:r>
    </w:p>
    <w:p w14:paraId="7CBC33DF" w14:textId="77777777" w:rsidR="002F4802" w:rsidRPr="00514122" w:rsidRDefault="002F4802" w:rsidP="002F4802">
      <w:pPr>
        <w:pStyle w:val="FP"/>
        <w:keepNext/>
        <w:rPr>
          <w:i/>
          <w:iCs/>
          <w:lang w:eastAsia="en-US"/>
        </w:rPr>
      </w:pPr>
      <w:r w:rsidRPr="00514122">
        <w:rPr>
          <w:i/>
          <w:iCs/>
          <w:lang w:eastAsia="en-US"/>
        </w:rPr>
        <w:t>Rainer (Nokia) comments, prefers option 2.</w:t>
      </w:r>
    </w:p>
    <w:p w14:paraId="5B1EFFB3" w14:textId="77777777" w:rsidR="002F4802" w:rsidRPr="00514122" w:rsidRDefault="002F4802" w:rsidP="002F4802">
      <w:pPr>
        <w:pStyle w:val="FP"/>
        <w:keepNext/>
        <w:rPr>
          <w:i/>
          <w:iCs/>
          <w:lang w:eastAsia="en-US"/>
        </w:rPr>
      </w:pPr>
      <w:r w:rsidRPr="00514122">
        <w:rPr>
          <w:i/>
          <w:iCs/>
          <w:lang w:eastAsia="en-US"/>
        </w:rPr>
        <w:t xml:space="preserve">Peter Hedman (Ericsson) request feedback on open issue and ask how to resolve it e.g. whether to do </w:t>
      </w:r>
      <w:proofErr w:type="spellStart"/>
      <w:r w:rsidRPr="00514122">
        <w:rPr>
          <w:i/>
          <w:iCs/>
          <w:lang w:eastAsia="en-US"/>
        </w:rPr>
        <w:t>SoH</w:t>
      </w:r>
      <w:proofErr w:type="spellEnd"/>
    </w:p>
    <w:p w14:paraId="4F446273" w14:textId="77777777" w:rsidR="002F4802" w:rsidRPr="00514122" w:rsidRDefault="002F4802" w:rsidP="002F4802">
      <w:pPr>
        <w:pStyle w:val="FP"/>
        <w:keepNext/>
        <w:rPr>
          <w:i/>
          <w:iCs/>
          <w:lang w:eastAsia="en-US"/>
        </w:rPr>
      </w:pPr>
      <w:r w:rsidRPr="00514122">
        <w:rPr>
          <w:i/>
          <w:iCs/>
          <w:lang w:eastAsia="en-US"/>
        </w:rPr>
        <w:t>Yishan (Huawei) prefers Option 2.</w:t>
      </w:r>
    </w:p>
    <w:p w14:paraId="0D81A940" w14:textId="77777777" w:rsidR="002F4802" w:rsidRPr="00514122" w:rsidRDefault="002F4802" w:rsidP="002F4802">
      <w:pPr>
        <w:pStyle w:val="FP"/>
        <w:keepNext/>
        <w:rPr>
          <w:i/>
          <w:iCs/>
          <w:lang w:eastAsia="en-US"/>
        </w:rPr>
      </w:pPr>
      <w:r w:rsidRPr="00514122">
        <w:rPr>
          <w:i/>
          <w:iCs/>
          <w:lang w:eastAsia="en-US"/>
        </w:rPr>
        <w:t xml:space="preserve">Peter Hedman (Ericsson) proposes to check option 1 vs option 2 at CC with </w:t>
      </w:r>
      <w:proofErr w:type="spellStart"/>
      <w:r w:rsidRPr="00514122">
        <w:rPr>
          <w:i/>
          <w:iCs/>
          <w:lang w:eastAsia="en-US"/>
        </w:rPr>
        <w:t>SoH</w:t>
      </w:r>
      <w:proofErr w:type="spellEnd"/>
    </w:p>
    <w:p w14:paraId="4246BD10" w14:textId="77777777" w:rsidR="002F4802" w:rsidRPr="00514122" w:rsidRDefault="002F4802" w:rsidP="002F4802">
      <w:pPr>
        <w:pStyle w:val="FP"/>
        <w:keepNext/>
        <w:rPr>
          <w:i/>
          <w:iCs/>
          <w:lang w:eastAsia="en-US"/>
        </w:rPr>
      </w:pPr>
      <w:r w:rsidRPr="00514122">
        <w:rPr>
          <w:i/>
          <w:iCs/>
          <w:lang w:eastAsia="en-US"/>
        </w:rPr>
        <w:t>==== 9.X, 10.X Revisions Deadline ====</w:t>
      </w:r>
    </w:p>
    <w:p w14:paraId="2ECFED39" w14:textId="77777777" w:rsidR="002F4802" w:rsidRPr="00514122" w:rsidRDefault="002F4802" w:rsidP="002F4802">
      <w:pPr>
        <w:pStyle w:val="FP"/>
        <w:keepNext/>
        <w:rPr>
          <w:i/>
          <w:iCs/>
          <w:lang w:eastAsia="en-US"/>
        </w:rPr>
      </w:pPr>
      <w:r w:rsidRPr="00514122">
        <w:rPr>
          <w:i/>
          <w:iCs/>
          <w:lang w:eastAsia="en-US"/>
        </w:rPr>
        <w:t xml:space="preserve">Peter Hedman (Ericsson) informs that slides for </w:t>
      </w:r>
      <w:proofErr w:type="spellStart"/>
      <w:r w:rsidRPr="00514122">
        <w:rPr>
          <w:i/>
          <w:iCs/>
          <w:lang w:eastAsia="en-US"/>
        </w:rPr>
        <w:t>SoH</w:t>
      </w:r>
      <w:proofErr w:type="spellEnd"/>
      <w:r w:rsidRPr="00514122">
        <w:rPr>
          <w:i/>
          <w:iCs/>
          <w:lang w:eastAsia="en-US"/>
        </w:rPr>
        <w:t xml:space="preserve"> been uploaded</w:t>
      </w:r>
    </w:p>
    <w:p w14:paraId="79CC7873" w14:textId="77777777" w:rsidR="002F4802" w:rsidRPr="00514122" w:rsidRDefault="002F4802" w:rsidP="002F4802">
      <w:pPr>
        <w:pStyle w:val="FP"/>
        <w:keepNext/>
        <w:rPr>
          <w:i/>
          <w:iCs/>
          <w:lang w:eastAsia="en-US"/>
        </w:rPr>
      </w:pPr>
      <w:r w:rsidRPr="00514122">
        <w:rPr>
          <w:i/>
          <w:iCs/>
          <w:lang w:eastAsia="en-US"/>
        </w:rPr>
        <w:t>Saso (Intel) prefers Option 2</w:t>
      </w:r>
    </w:p>
    <w:p w14:paraId="3435BE54" w14:textId="77777777" w:rsidR="002F4802" w:rsidRPr="00514122" w:rsidRDefault="002F4802" w:rsidP="002F4802">
      <w:pPr>
        <w:pStyle w:val="FP"/>
        <w:keepNext/>
        <w:rPr>
          <w:i/>
          <w:iCs/>
          <w:lang w:eastAsia="en-US"/>
        </w:rPr>
      </w:pPr>
    </w:p>
    <w:p w14:paraId="0CD35B62" w14:textId="77777777" w:rsidR="002F4802" w:rsidRPr="00514122" w:rsidRDefault="002F4802" w:rsidP="002F4802">
      <w:pPr>
        <w:keepNext/>
        <w:rPr>
          <w:b/>
          <w:bCs/>
          <w:lang w:eastAsia="en-US"/>
        </w:rPr>
      </w:pPr>
      <w:r w:rsidRPr="00514122">
        <w:rPr>
          <w:b/>
          <w:bCs/>
          <w:lang w:eastAsia="en-US"/>
        </w:rPr>
        <w:t>Discussion and conclusion:</w:t>
      </w:r>
    </w:p>
    <w:p w14:paraId="0407A653" w14:textId="1CE91554" w:rsidR="002F4802" w:rsidRPr="00F01600" w:rsidRDefault="002F4802" w:rsidP="00691E20">
      <w:pPr>
        <w:rPr>
          <w:b/>
          <w:bCs/>
          <w:lang w:eastAsia="en-US"/>
        </w:rPr>
      </w:pPr>
      <w:r>
        <w:rPr>
          <w:lang w:eastAsia="en-US"/>
        </w:rPr>
        <w:t>Ericsson provided a Way Forward proposal in the CC#4 F</w:t>
      </w:r>
      <w:r w:rsidR="00691E20">
        <w:rPr>
          <w:lang w:eastAsia="en-US"/>
        </w:rPr>
        <w:t>o</w:t>
      </w:r>
      <w:r>
        <w:rPr>
          <w:lang w:eastAsia="en-US"/>
        </w:rPr>
        <w:t xml:space="preserve">lder: </w:t>
      </w:r>
      <w:r w:rsidRPr="00F01600">
        <w:rPr>
          <w:b/>
          <w:bCs/>
          <w:lang w:eastAsia="en-US"/>
        </w:rPr>
        <w:t>Way forward for FS_eNPN_Ph2_KI#1.pptx</w:t>
      </w:r>
    </w:p>
    <w:p w14:paraId="34847E84" w14:textId="77777777" w:rsidR="002F4802" w:rsidRDefault="00000000" w:rsidP="002F4802">
      <w:pPr>
        <w:rPr>
          <w:lang w:eastAsia="en-US"/>
        </w:rPr>
      </w:pPr>
      <w:hyperlink r:id="rId10" w:history="1">
        <w:r w:rsidR="002F4802" w:rsidRPr="00482EA2">
          <w:rPr>
            <w:rStyle w:val="Hyperlink"/>
            <w:lang w:eastAsia="en-US"/>
          </w:rPr>
          <w:t>https://www.3gpp.org/ftp/tsg_sa/WG2_Arch/TSGS2_152E_Electronic_2022-08/INBOX/CCs/CC%234_2022-08-25_1300-1500_UTC/Way%20forward%20for%20FS_eNPN_Ph2_KI%231.pptx</w:t>
        </w:r>
      </w:hyperlink>
    </w:p>
    <w:p w14:paraId="59F668EA" w14:textId="7CDB7EA5" w:rsidR="002F4802" w:rsidRDefault="00691E20" w:rsidP="002F4802">
      <w:pPr>
        <w:pStyle w:val="FP"/>
        <w:rPr>
          <w:lang w:eastAsia="en-US"/>
        </w:rPr>
      </w:pPr>
      <w:r>
        <w:rPr>
          <w:lang w:eastAsia="en-US"/>
        </w:rPr>
        <w:t>KI#1</w:t>
      </w:r>
    </w:p>
    <w:p w14:paraId="5B0F708E" w14:textId="77777777" w:rsidR="00691E20" w:rsidRDefault="00691E20" w:rsidP="002F4802">
      <w:pPr>
        <w:pStyle w:val="FP"/>
        <w:rPr>
          <w:lang w:eastAsia="en-US"/>
        </w:rPr>
      </w:pPr>
      <w:r>
        <w:rPr>
          <w:lang w:eastAsia="en-US"/>
        </w:rPr>
        <w:t>It is FFS whether equivalent SNPNs, with different SNPN IDs, within an RA is to be part of the normative work</w:t>
      </w:r>
    </w:p>
    <w:p w14:paraId="7FC46B66" w14:textId="77777777" w:rsidR="00691E20" w:rsidRDefault="00691E20" w:rsidP="002F4802">
      <w:pPr>
        <w:pStyle w:val="FP"/>
        <w:rPr>
          <w:lang w:eastAsia="en-US"/>
        </w:rPr>
      </w:pPr>
    </w:p>
    <w:p w14:paraId="50AF3A9E" w14:textId="77777777" w:rsidR="00691E20" w:rsidRPr="00691E20" w:rsidRDefault="00691E20" w:rsidP="002F4802">
      <w:pPr>
        <w:pStyle w:val="FP"/>
        <w:rPr>
          <w:b/>
          <w:bCs/>
          <w:lang w:eastAsia="en-US"/>
        </w:rPr>
      </w:pPr>
      <w:r w:rsidRPr="00691E20">
        <w:rPr>
          <w:b/>
          <w:bCs/>
          <w:lang w:eastAsia="en-US"/>
        </w:rPr>
        <w:t>Option 1 in S2-2205796</w:t>
      </w:r>
    </w:p>
    <w:p w14:paraId="00F13BB8" w14:textId="33318AF2" w:rsidR="00691E20" w:rsidRDefault="00691E20" w:rsidP="00691E20">
      <w:pPr>
        <w:pStyle w:val="B1"/>
      </w:pPr>
      <w:r>
        <w:t>-</w:t>
      </w:r>
      <w:r>
        <w:tab/>
        <w:t>Equivalent SNPNs, with different SNPN IDs, within an RA is supported by extensions to NAS and NGAP. Furthermore, the SNPN IDs in the Equivalent SNPNs should be unique (e.g. by using Coordinated assignment mode) to ensure the Equivalent SNPN within RA could work for the UE.</w:t>
      </w:r>
    </w:p>
    <w:p w14:paraId="4D264732" w14:textId="77777777" w:rsidR="00691E20" w:rsidRPr="00691E20" w:rsidRDefault="00691E20" w:rsidP="002F4802">
      <w:pPr>
        <w:pStyle w:val="FP"/>
        <w:rPr>
          <w:b/>
          <w:bCs/>
          <w:lang w:eastAsia="en-US"/>
        </w:rPr>
      </w:pPr>
      <w:r w:rsidRPr="00691E20">
        <w:rPr>
          <w:b/>
          <w:bCs/>
          <w:lang w:eastAsia="en-US"/>
        </w:rPr>
        <w:t>Option 2 in S2-2205796</w:t>
      </w:r>
    </w:p>
    <w:p w14:paraId="0657CA4B" w14:textId="7E3C81A1" w:rsidR="00691E20" w:rsidRDefault="00691E20" w:rsidP="00691E20">
      <w:pPr>
        <w:pStyle w:val="B1"/>
      </w:pPr>
      <w:r>
        <w:t>-</w:t>
      </w:r>
      <w:r>
        <w:tab/>
        <w:t>Equivalent SNPNs, with different SNPN IDs, within an RA is not supported for SNPNs.</w:t>
      </w:r>
    </w:p>
    <w:p w14:paraId="7FE3C7E3" w14:textId="77777777" w:rsidR="00691E20" w:rsidRDefault="00691E20" w:rsidP="002F4802">
      <w:pPr>
        <w:pStyle w:val="FP"/>
        <w:rPr>
          <w:lang w:eastAsia="en-US"/>
        </w:rPr>
      </w:pPr>
    </w:p>
    <w:p w14:paraId="0153335B" w14:textId="77777777" w:rsidR="00691E20" w:rsidRPr="001F3C41" w:rsidRDefault="00691E20" w:rsidP="002F4802">
      <w:pPr>
        <w:pStyle w:val="FP"/>
        <w:rPr>
          <w:b/>
          <w:bCs/>
          <w:lang w:eastAsia="en-US"/>
        </w:rPr>
      </w:pPr>
      <w:r w:rsidRPr="001F3C41">
        <w:rPr>
          <w:b/>
          <w:bCs/>
          <w:lang w:eastAsia="en-US"/>
        </w:rPr>
        <w:t xml:space="preserve">It is proposed to have a </w:t>
      </w:r>
      <w:proofErr w:type="spellStart"/>
      <w:r w:rsidRPr="001F3C41">
        <w:rPr>
          <w:b/>
          <w:bCs/>
          <w:lang w:eastAsia="en-US"/>
        </w:rPr>
        <w:t>SoH</w:t>
      </w:r>
      <w:proofErr w:type="spellEnd"/>
      <w:r w:rsidRPr="001F3C41">
        <w:rPr>
          <w:b/>
          <w:bCs/>
          <w:lang w:eastAsia="en-US"/>
        </w:rPr>
        <w:t xml:space="preserve"> on:</w:t>
      </w:r>
    </w:p>
    <w:p w14:paraId="6198B51F" w14:textId="77777777" w:rsidR="00691E20" w:rsidRDefault="00691E20" w:rsidP="002F4802">
      <w:pPr>
        <w:pStyle w:val="FP"/>
        <w:rPr>
          <w:lang w:eastAsia="en-US"/>
        </w:rPr>
      </w:pPr>
      <w:r>
        <w:rPr>
          <w:lang w:eastAsia="en-US"/>
        </w:rPr>
        <w:t>Q1: Can Option 1 be agreed?</w:t>
      </w:r>
    </w:p>
    <w:p w14:paraId="2428201D" w14:textId="77777777" w:rsidR="00691E20" w:rsidRDefault="00691E20" w:rsidP="002F4802">
      <w:pPr>
        <w:pStyle w:val="FP"/>
        <w:rPr>
          <w:lang w:eastAsia="en-US"/>
        </w:rPr>
      </w:pPr>
      <w:r>
        <w:rPr>
          <w:lang w:eastAsia="en-US"/>
        </w:rPr>
        <w:t>Q2: Can Option 2 be agreed?</w:t>
      </w:r>
    </w:p>
    <w:p w14:paraId="6015A7FC" w14:textId="77777777" w:rsidR="00691E20" w:rsidRDefault="00691E20" w:rsidP="002F4802">
      <w:pPr>
        <w:pStyle w:val="FP"/>
        <w:rPr>
          <w:lang w:eastAsia="en-US"/>
        </w:rPr>
      </w:pPr>
      <w:r>
        <w:rPr>
          <w:lang w:eastAsia="en-US"/>
        </w:rPr>
        <w:t>Yes:</w:t>
      </w:r>
    </w:p>
    <w:p w14:paraId="5D23C67A" w14:textId="77777777" w:rsidR="002F4802" w:rsidRDefault="002F4802" w:rsidP="002F4802">
      <w:pPr>
        <w:pStyle w:val="FP"/>
        <w:rPr>
          <w:lang w:eastAsia="en-US"/>
        </w:rPr>
      </w:pPr>
    </w:p>
    <w:p w14:paraId="40821E9F" w14:textId="77777777" w:rsidR="002F4802" w:rsidRPr="00514122" w:rsidRDefault="002F4802" w:rsidP="002F4802">
      <w:pPr>
        <w:keepNext/>
        <w:rPr>
          <w:b/>
          <w:bCs/>
          <w:lang w:eastAsia="en-US"/>
        </w:rPr>
      </w:pPr>
      <w:r w:rsidRPr="00514122">
        <w:rPr>
          <w:b/>
          <w:bCs/>
          <w:lang w:eastAsia="en-US"/>
        </w:rPr>
        <w:t>Discussion and conclusion:</w:t>
      </w:r>
    </w:p>
    <w:p w14:paraId="5ADD8D9B" w14:textId="6FFC1171" w:rsidR="002F4802" w:rsidRPr="00691E20" w:rsidRDefault="00691E20" w:rsidP="002F4802">
      <w:pPr>
        <w:rPr>
          <w:b/>
          <w:bCs/>
          <w:lang w:eastAsia="en-US"/>
        </w:rPr>
      </w:pPr>
      <w:r w:rsidRPr="00691E20">
        <w:rPr>
          <w:b/>
          <w:bCs/>
          <w:lang w:eastAsia="en-US"/>
        </w:rPr>
        <w:t>Show of Hands:</w:t>
      </w:r>
    </w:p>
    <w:p w14:paraId="73FC7E2A" w14:textId="7246082E" w:rsidR="00691E20" w:rsidRPr="00691E20" w:rsidRDefault="00691E20" w:rsidP="00691E20">
      <w:pPr>
        <w:pStyle w:val="FP"/>
        <w:rPr>
          <w:b/>
          <w:bCs/>
          <w:color w:val="0000FF"/>
          <w:lang w:eastAsia="en-US"/>
        </w:rPr>
      </w:pPr>
      <w:r w:rsidRPr="00691E20">
        <w:rPr>
          <w:b/>
          <w:bCs/>
          <w:color w:val="0000FF"/>
          <w:lang w:eastAsia="en-US"/>
        </w:rPr>
        <w:t>Q1: Can Option 1 be agreed?</w:t>
      </w:r>
    </w:p>
    <w:p w14:paraId="1E0CFD66" w14:textId="77777777" w:rsidR="00DD1361" w:rsidRDefault="00691E20" w:rsidP="00691E20">
      <w:pPr>
        <w:pStyle w:val="FP"/>
        <w:rPr>
          <w:lang w:eastAsia="en-US"/>
        </w:rPr>
      </w:pPr>
      <w:r w:rsidRPr="00691E20">
        <w:rPr>
          <w:b/>
          <w:bCs/>
          <w:lang w:eastAsia="en-US"/>
        </w:rPr>
        <w:t>Yes:</w:t>
      </w:r>
      <w:r w:rsidRPr="00691E20">
        <w:rPr>
          <w:b/>
          <w:bCs/>
          <w:lang w:eastAsia="en-US"/>
        </w:rPr>
        <w:tab/>
        <w:t>5</w:t>
      </w:r>
      <w:r>
        <w:rPr>
          <w:lang w:eastAsia="en-US"/>
        </w:rPr>
        <w:tab/>
        <w:t xml:space="preserve">MediaTek, </w:t>
      </w:r>
      <w:proofErr w:type="spellStart"/>
      <w:r>
        <w:rPr>
          <w:lang w:eastAsia="en-US"/>
        </w:rPr>
        <w:t>InterDigital</w:t>
      </w:r>
      <w:proofErr w:type="spellEnd"/>
      <w:r>
        <w:rPr>
          <w:lang w:eastAsia="en-US"/>
        </w:rPr>
        <w:t>, OPPO, Qualcomm, Xiaomi</w:t>
      </w:r>
    </w:p>
    <w:p w14:paraId="29B295E8" w14:textId="4B552F86" w:rsidR="00691E20" w:rsidRDefault="00691E20" w:rsidP="00691E20">
      <w:pPr>
        <w:pStyle w:val="FP"/>
        <w:rPr>
          <w:lang w:eastAsia="en-US"/>
        </w:rPr>
      </w:pPr>
    </w:p>
    <w:p w14:paraId="3880F9C9" w14:textId="77777777" w:rsidR="00691E20" w:rsidRPr="00691E20" w:rsidRDefault="00691E20" w:rsidP="00691E20">
      <w:pPr>
        <w:pStyle w:val="FP"/>
        <w:rPr>
          <w:b/>
          <w:bCs/>
          <w:color w:val="0000FF"/>
          <w:lang w:eastAsia="en-US"/>
        </w:rPr>
      </w:pPr>
      <w:r w:rsidRPr="00691E20">
        <w:rPr>
          <w:b/>
          <w:bCs/>
          <w:color w:val="0000FF"/>
          <w:lang w:eastAsia="en-US"/>
        </w:rPr>
        <w:t>Q2: Can Option 2 be agreed?</w:t>
      </w:r>
    </w:p>
    <w:p w14:paraId="3435FE0F" w14:textId="119F8E51" w:rsidR="00691E20" w:rsidRDefault="00691E20" w:rsidP="00691E20">
      <w:pPr>
        <w:rPr>
          <w:lang w:eastAsia="en-US"/>
        </w:rPr>
      </w:pPr>
      <w:r w:rsidRPr="00691E20">
        <w:rPr>
          <w:b/>
          <w:bCs/>
          <w:lang w:eastAsia="en-US"/>
        </w:rPr>
        <w:t>Yes:</w:t>
      </w:r>
      <w:r w:rsidRPr="00691E20">
        <w:rPr>
          <w:b/>
          <w:bCs/>
          <w:lang w:eastAsia="en-US"/>
        </w:rPr>
        <w:tab/>
        <w:t>9</w:t>
      </w:r>
      <w:r>
        <w:rPr>
          <w:lang w:eastAsia="en-US"/>
        </w:rPr>
        <w:tab/>
        <w:t xml:space="preserve">Intel ,Lenovo, Huawei, Ericsson, Orange, LGE, </w:t>
      </w:r>
      <w:proofErr w:type="spellStart"/>
      <w:r>
        <w:rPr>
          <w:lang w:eastAsia="en-US"/>
        </w:rPr>
        <w:t>Futurewei</w:t>
      </w:r>
      <w:proofErr w:type="spellEnd"/>
      <w:r>
        <w:rPr>
          <w:lang w:eastAsia="en-US"/>
        </w:rPr>
        <w:t>, Nokia, DISH</w:t>
      </w:r>
    </w:p>
    <w:p w14:paraId="44568CEA" w14:textId="54F1A306" w:rsidR="00B9736E" w:rsidRDefault="00691E20" w:rsidP="00B9736E">
      <w:pPr>
        <w:rPr>
          <w:lang w:eastAsia="en-US"/>
        </w:rPr>
      </w:pPr>
      <w:r>
        <w:rPr>
          <w:lang w:eastAsia="en-US"/>
        </w:rPr>
        <w:t>MediaTek commented that they do not see why Option 1 cannot be supported and did not support moving forward with option 2.</w:t>
      </w:r>
    </w:p>
    <w:p w14:paraId="12442F51" w14:textId="77777777" w:rsidR="00DD1361" w:rsidRDefault="00EA28AB" w:rsidP="00B9736E">
      <w:pPr>
        <w:rPr>
          <w:lang w:eastAsia="en-US"/>
        </w:rPr>
      </w:pPr>
      <w:r>
        <w:rPr>
          <w:lang w:eastAsia="en-US"/>
        </w:rPr>
        <w:t xml:space="preserve">Ericsson commented that if we cannot conclude in this meeting, the normative work will not be able to start at the next meeting and the normative work is in danger of not having enough time to complete. The SA WG2 Chair asked whether any way forward can be found. MediaTek clarified that they do not currently have a sustained objection to Option 2. Nokia </w:t>
      </w:r>
      <w:r w:rsidR="0072691B">
        <w:rPr>
          <w:lang w:eastAsia="en-US"/>
        </w:rPr>
        <w:t>preferred</w:t>
      </w:r>
      <w:r>
        <w:rPr>
          <w:lang w:eastAsia="en-US"/>
        </w:rPr>
        <w:t xml:space="preserve"> Option 2 as there are no clear use cases for Option 1 and involves less Stage 3 work, but did not have an objection to Option 1. Intel also </w:t>
      </w:r>
      <w:r w:rsidR="0072691B">
        <w:rPr>
          <w:lang w:eastAsia="en-US"/>
        </w:rPr>
        <w:t>indicated</w:t>
      </w:r>
      <w:r>
        <w:rPr>
          <w:lang w:eastAsia="en-US"/>
        </w:rPr>
        <w:t xml:space="preserve"> they did not object to Option 2.</w:t>
      </w:r>
    </w:p>
    <w:p w14:paraId="632689BA" w14:textId="77777777" w:rsidR="00DD1361" w:rsidRDefault="00EA28AB" w:rsidP="00B9736E">
      <w:pPr>
        <w:rPr>
          <w:lang w:eastAsia="en-US"/>
        </w:rPr>
      </w:pPr>
      <w:r w:rsidRPr="00EA28AB">
        <w:rPr>
          <w:b/>
          <w:bCs/>
          <w:lang w:eastAsia="en-US"/>
        </w:rPr>
        <w:lastRenderedPageBreak/>
        <w:t>It was agreed to go forward with the focus on Option 2.</w:t>
      </w:r>
      <w:r>
        <w:rPr>
          <w:lang w:eastAsia="en-US"/>
        </w:rPr>
        <w:t xml:space="preserve"> </w:t>
      </w:r>
      <w:r w:rsidRPr="002515FA">
        <w:rPr>
          <w:color w:val="0000FF"/>
          <w:lang w:eastAsia="en-US"/>
        </w:rPr>
        <w:t>S2-2205796</w:t>
      </w:r>
      <w:r w:rsidRPr="00EA28AB">
        <w:t xml:space="preserve"> </w:t>
      </w:r>
      <w:r>
        <w:t>(r00), r</w:t>
      </w:r>
      <w:r>
        <w:rPr>
          <w:lang w:eastAsia="en-US"/>
        </w:rPr>
        <w:t>emoving Option 1 and related editor's note was agreed as the way forward and will be provided as r01.</w:t>
      </w:r>
    </w:p>
    <w:p w14:paraId="5A011BED" w14:textId="5CD7F032" w:rsidR="002515FA" w:rsidRDefault="002515FA" w:rsidP="00B9736E">
      <w:pPr>
        <w:rPr>
          <w:lang w:eastAsia="en-US"/>
        </w:rPr>
      </w:pPr>
    </w:p>
    <w:p w14:paraId="4F1989AE" w14:textId="2EA5F791" w:rsidR="00E66526" w:rsidRDefault="00CE4CAE" w:rsidP="00E66526">
      <w:pPr>
        <w:keepNext/>
        <w:pBdr>
          <w:top w:val="single" w:sz="4" w:space="1" w:color="auto"/>
        </w:pBdr>
        <w:rPr>
          <w:lang w:eastAsia="en-US"/>
        </w:rPr>
      </w:pPr>
      <w:r w:rsidRPr="00E66526">
        <w:rPr>
          <w:color w:val="0000FF"/>
          <w:lang w:eastAsia="en-US"/>
        </w:rPr>
        <w:t>S2-2207</w:t>
      </w:r>
      <w:r w:rsidR="00E66526" w:rsidRPr="00E66526">
        <w:rPr>
          <w:color w:val="0000FF"/>
          <w:lang w:eastAsia="en-US"/>
        </w:rPr>
        <w:t>70</w:t>
      </w:r>
      <w:r w:rsidRPr="00E66526">
        <w:rPr>
          <w:color w:val="0000FF"/>
          <w:lang w:eastAsia="en-US"/>
        </w:rPr>
        <w:t>1</w:t>
      </w:r>
      <w:r>
        <w:rPr>
          <w:lang w:eastAsia="en-US"/>
        </w:rPr>
        <w:t xml:space="preserve"> </w:t>
      </w:r>
      <w:r w:rsidR="00E66526">
        <w:rPr>
          <w:lang w:eastAsia="en-US"/>
        </w:rPr>
        <w:t>Revised SID on Study on Proximity-based Services in 5GS Phase 2 (Source: CATT, OPPO)</w:t>
      </w:r>
      <w:r w:rsidR="00E66526">
        <w:rPr>
          <w:lang w:eastAsia="en-US"/>
        </w:rPr>
        <w:br/>
        <w:t xml:space="preserve">Revision of </w:t>
      </w:r>
      <w:r w:rsidR="00E66526" w:rsidRPr="00A11054">
        <w:rPr>
          <w:color w:val="0000FF"/>
          <w:lang w:eastAsia="en-US"/>
        </w:rPr>
        <w:t>S2-2205979</w:t>
      </w:r>
      <w:r w:rsidR="00A11054">
        <w:rPr>
          <w:lang w:eastAsia="en-US"/>
        </w:rPr>
        <w:t>.</w:t>
      </w:r>
    </w:p>
    <w:p w14:paraId="47E22ADE" w14:textId="77777777" w:rsidR="00CE4CAE" w:rsidRPr="00DA12F6" w:rsidRDefault="00CE4CAE" w:rsidP="00F0012A">
      <w:pPr>
        <w:keepNext/>
        <w:rPr>
          <w:rFonts w:cs="Arial"/>
          <w:b/>
        </w:rPr>
      </w:pPr>
      <w:r w:rsidRPr="00DA12F6">
        <w:rPr>
          <w:rFonts w:cs="Arial"/>
          <w:b/>
        </w:rPr>
        <w:t>Discussion and conclusion:</w:t>
      </w:r>
    </w:p>
    <w:p w14:paraId="65AEF296" w14:textId="06DF1596" w:rsidR="00CE4CAE" w:rsidRDefault="00CE4CAE" w:rsidP="00B9736E">
      <w:pPr>
        <w:rPr>
          <w:lang w:eastAsia="en-US"/>
        </w:rPr>
      </w:pPr>
      <w:r>
        <w:rPr>
          <w:lang w:eastAsia="en-US"/>
        </w:rPr>
        <w:t xml:space="preserve">The </w:t>
      </w:r>
      <w:r w:rsidR="00E66526">
        <w:rPr>
          <w:lang w:eastAsia="en-US"/>
        </w:rPr>
        <w:t>d</w:t>
      </w:r>
      <w:r>
        <w:rPr>
          <w:lang w:eastAsia="en-US"/>
        </w:rPr>
        <w:t>ates for the TSG numbers should be included in the timescales.</w:t>
      </w:r>
      <w:r w:rsidR="008F770E">
        <w:rPr>
          <w:lang w:eastAsia="en-US"/>
        </w:rPr>
        <w:t xml:space="preserve"> Clean and revision marked versions should be provided in the final zip file.</w:t>
      </w:r>
      <w:r w:rsidR="00130C4C">
        <w:rPr>
          <w:lang w:eastAsia="en-US"/>
        </w:rPr>
        <w:t xml:space="preserve"> This was left open.</w:t>
      </w:r>
    </w:p>
    <w:p w14:paraId="52FBFAC2" w14:textId="77777777" w:rsidR="00CE4CAE" w:rsidRDefault="00CE4CAE" w:rsidP="00B9736E">
      <w:pPr>
        <w:rPr>
          <w:lang w:eastAsia="en-US"/>
        </w:rPr>
      </w:pPr>
    </w:p>
    <w:p w14:paraId="7754F7EA" w14:textId="11922519" w:rsidR="00E66526" w:rsidRDefault="00E66526" w:rsidP="00E66526">
      <w:pPr>
        <w:keepNext/>
        <w:pBdr>
          <w:top w:val="single" w:sz="4" w:space="1" w:color="auto"/>
        </w:pBdr>
        <w:rPr>
          <w:lang w:eastAsia="en-US"/>
        </w:rPr>
      </w:pPr>
      <w:r w:rsidRPr="00E66526">
        <w:rPr>
          <w:color w:val="0000FF"/>
          <w:lang w:eastAsia="en-US"/>
        </w:rPr>
        <w:t>S2-220770</w:t>
      </w:r>
      <w:r>
        <w:rPr>
          <w:color w:val="0000FF"/>
          <w:lang w:eastAsia="en-US"/>
        </w:rPr>
        <w:t>2</w:t>
      </w:r>
      <w:r>
        <w:rPr>
          <w:lang w:eastAsia="en-US"/>
        </w:rPr>
        <w:t xml:space="preserve"> Revised SID: Study on enhancement of 5G UE Policy (</w:t>
      </w:r>
      <w:proofErr w:type="spellStart"/>
      <w:r>
        <w:rPr>
          <w:lang w:eastAsia="en-US"/>
        </w:rPr>
        <w:t>FS_eUEPO</w:t>
      </w:r>
      <w:proofErr w:type="spellEnd"/>
      <w:r>
        <w:rPr>
          <w:lang w:eastAsia="en-US"/>
        </w:rPr>
        <w:t>) (Source: Intel (Rapporteur))</w:t>
      </w:r>
      <w:r>
        <w:rPr>
          <w:lang w:eastAsia="en-US"/>
        </w:rPr>
        <w:br/>
        <w:t xml:space="preserve">Revision of </w:t>
      </w:r>
      <w:r w:rsidRPr="00A11054">
        <w:rPr>
          <w:color w:val="0000FF"/>
          <w:lang w:eastAsia="en-US"/>
        </w:rPr>
        <w:t>S2-220</w:t>
      </w:r>
      <w:r w:rsidR="00A11054" w:rsidRPr="00A11054">
        <w:rPr>
          <w:color w:val="0000FF"/>
          <w:lang w:eastAsia="en-US"/>
        </w:rPr>
        <w:t>6071</w:t>
      </w:r>
      <w:r w:rsidR="00A11054">
        <w:rPr>
          <w:lang w:eastAsia="en-US"/>
        </w:rPr>
        <w:t>.</w:t>
      </w:r>
    </w:p>
    <w:p w14:paraId="1A41F478" w14:textId="77777777" w:rsidR="00CE4CAE" w:rsidRPr="00DA12F6" w:rsidRDefault="00CE4CAE" w:rsidP="00CE4CAE">
      <w:pPr>
        <w:keepNext/>
        <w:rPr>
          <w:rFonts w:cs="Arial"/>
          <w:b/>
        </w:rPr>
      </w:pPr>
      <w:r w:rsidRPr="00DA12F6">
        <w:rPr>
          <w:rFonts w:cs="Arial"/>
          <w:b/>
        </w:rPr>
        <w:t>Discussion and conclusion:</w:t>
      </w:r>
    </w:p>
    <w:p w14:paraId="4694A4B3" w14:textId="1D97A128" w:rsidR="00CE4CAE" w:rsidRDefault="008F770E" w:rsidP="00B9736E">
      <w:pPr>
        <w:rPr>
          <w:lang w:eastAsia="en-US"/>
        </w:rPr>
      </w:pPr>
      <w:r>
        <w:rPr>
          <w:lang w:eastAsia="en-US"/>
        </w:rPr>
        <w:t xml:space="preserve">The latest WI Template should be used for the SID. </w:t>
      </w:r>
      <w:proofErr w:type="spellStart"/>
      <w:r w:rsidR="00CE4CAE">
        <w:rPr>
          <w:lang w:eastAsia="en-US"/>
        </w:rPr>
        <w:t>InterDigital</w:t>
      </w:r>
      <w:proofErr w:type="spellEnd"/>
      <w:r>
        <w:rPr>
          <w:lang w:eastAsia="en-US"/>
        </w:rPr>
        <w:t>,</w:t>
      </w:r>
      <w:r w:rsidR="00CE4CAE">
        <w:rPr>
          <w:lang w:eastAsia="en-US"/>
        </w:rPr>
        <w:t xml:space="preserve"> </w:t>
      </w:r>
      <w:r>
        <w:rPr>
          <w:lang w:eastAsia="en-US"/>
        </w:rPr>
        <w:t xml:space="preserve">AT&amp;T and NEC </w:t>
      </w:r>
      <w:r w:rsidR="00CE4CAE">
        <w:rPr>
          <w:lang w:eastAsia="en-US"/>
        </w:rPr>
        <w:t>asked to be added as a supporting compan</w:t>
      </w:r>
      <w:r>
        <w:rPr>
          <w:lang w:eastAsia="en-US"/>
        </w:rPr>
        <w:t>ies</w:t>
      </w:r>
      <w:r w:rsidR="00CE4CAE">
        <w:rPr>
          <w:lang w:eastAsia="en-US"/>
        </w:rPr>
        <w:t xml:space="preserve">. </w:t>
      </w:r>
      <w:r>
        <w:rPr>
          <w:lang w:eastAsia="en-US"/>
        </w:rPr>
        <w:t>Clean and revision marked versions should be provided in the final zip file.</w:t>
      </w:r>
      <w:r w:rsidR="00130C4C">
        <w:rPr>
          <w:lang w:eastAsia="en-US"/>
        </w:rPr>
        <w:t xml:space="preserve"> This was left open.</w:t>
      </w:r>
    </w:p>
    <w:p w14:paraId="547EB374" w14:textId="77777777" w:rsidR="00EF5DDF" w:rsidRDefault="00EF5DDF" w:rsidP="00EF5DDF">
      <w:pPr>
        <w:rPr>
          <w:lang w:eastAsia="en-US"/>
        </w:rPr>
      </w:pPr>
    </w:p>
    <w:p w14:paraId="646F0A8E" w14:textId="07FDC3C1" w:rsidR="00A11054" w:rsidRDefault="00A11054" w:rsidP="00A11054">
      <w:pPr>
        <w:keepNext/>
        <w:pBdr>
          <w:top w:val="single" w:sz="4" w:space="1" w:color="auto"/>
        </w:pBdr>
        <w:rPr>
          <w:lang w:eastAsia="en-US"/>
        </w:rPr>
      </w:pPr>
      <w:r w:rsidRPr="00E66526">
        <w:rPr>
          <w:color w:val="0000FF"/>
          <w:lang w:eastAsia="en-US"/>
        </w:rPr>
        <w:t>S2-220770</w:t>
      </w:r>
      <w:r>
        <w:rPr>
          <w:color w:val="0000FF"/>
          <w:lang w:eastAsia="en-US"/>
        </w:rPr>
        <w:t>3</w:t>
      </w:r>
      <w:r>
        <w:rPr>
          <w:lang w:eastAsia="en-US"/>
        </w:rPr>
        <w:t xml:space="preserve"> Revised SID on Access Traffic Steering, Switching and Splitting support in the 5G system architecture; Phase 3 (Source:</w:t>
      </w:r>
      <w:r w:rsidR="00130C4C">
        <w:rPr>
          <w:lang w:eastAsia="en-US"/>
        </w:rPr>
        <w:t xml:space="preserve"> </w:t>
      </w:r>
      <w:r>
        <w:rPr>
          <w:lang w:eastAsia="en-US"/>
        </w:rPr>
        <w:t>Lenovo)</w:t>
      </w:r>
      <w:r>
        <w:rPr>
          <w:lang w:eastAsia="en-US"/>
        </w:rPr>
        <w:br/>
        <w:t xml:space="preserve">Revision of </w:t>
      </w:r>
      <w:r w:rsidRPr="00A11054">
        <w:rPr>
          <w:color w:val="0000FF"/>
          <w:lang w:eastAsia="en-US"/>
        </w:rPr>
        <w:t>S2-2206</w:t>
      </w:r>
      <w:r w:rsidR="00130C4C">
        <w:rPr>
          <w:color w:val="0000FF"/>
          <w:lang w:eastAsia="en-US"/>
        </w:rPr>
        <w:t>757</w:t>
      </w:r>
      <w:r>
        <w:rPr>
          <w:lang w:eastAsia="en-US"/>
        </w:rPr>
        <w:t>.</w:t>
      </w:r>
    </w:p>
    <w:p w14:paraId="12F4D483" w14:textId="77777777" w:rsidR="00A11054" w:rsidRPr="00DA12F6" w:rsidRDefault="00A11054" w:rsidP="00A11054">
      <w:pPr>
        <w:keepNext/>
        <w:rPr>
          <w:rFonts w:cs="Arial"/>
          <w:b/>
        </w:rPr>
      </w:pPr>
      <w:r w:rsidRPr="00DA12F6">
        <w:rPr>
          <w:rFonts w:cs="Arial"/>
          <w:b/>
        </w:rPr>
        <w:t>Discussion and conclusion:</w:t>
      </w:r>
    </w:p>
    <w:p w14:paraId="682F564F" w14:textId="45F4815F" w:rsidR="00CE4CAE" w:rsidRDefault="00130C4C" w:rsidP="00B9736E">
      <w:pPr>
        <w:rPr>
          <w:lang w:eastAsia="en-US"/>
        </w:rPr>
      </w:pPr>
      <w:r>
        <w:rPr>
          <w:lang w:eastAsia="en-US"/>
        </w:rPr>
        <w:t>Clean and revision marked versions should be provided in the final zip file. This was left open.</w:t>
      </w:r>
    </w:p>
    <w:p w14:paraId="4C696DAC" w14:textId="77777777" w:rsidR="00130C4C" w:rsidRDefault="00130C4C" w:rsidP="00B9736E">
      <w:pPr>
        <w:rPr>
          <w:lang w:eastAsia="en-US"/>
        </w:rPr>
      </w:pPr>
    </w:p>
    <w:p w14:paraId="4C420CAB" w14:textId="67520DCB" w:rsidR="008F770E" w:rsidRDefault="008F770E" w:rsidP="00130C4C">
      <w:pPr>
        <w:keepNext/>
        <w:pBdr>
          <w:top w:val="single" w:sz="4" w:space="1" w:color="auto"/>
        </w:pBdr>
        <w:rPr>
          <w:lang w:eastAsia="en-US"/>
        </w:rPr>
      </w:pPr>
      <w:r w:rsidRPr="00130C4C">
        <w:rPr>
          <w:color w:val="0000FF"/>
          <w:lang w:eastAsia="en-US"/>
        </w:rPr>
        <w:t>S2-2207699</w:t>
      </w:r>
      <w:r>
        <w:rPr>
          <w:lang w:eastAsia="en-US"/>
        </w:rPr>
        <w:t xml:space="preserve"> (LS OUT) </w:t>
      </w:r>
      <w:r w:rsidR="00130C4C">
        <w:rPr>
          <w:lang w:eastAsia="en-US"/>
        </w:rPr>
        <w:t xml:space="preserve">[DRAFT] Reply LS on 5G </w:t>
      </w:r>
      <w:proofErr w:type="spellStart"/>
      <w:r w:rsidR="00130C4C">
        <w:rPr>
          <w:lang w:eastAsia="en-US"/>
        </w:rPr>
        <w:t>ProSe</w:t>
      </w:r>
      <w:proofErr w:type="spellEnd"/>
      <w:r w:rsidR="00130C4C">
        <w:rPr>
          <w:lang w:eastAsia="en-US"/>
        </w:rPr>
        <w:t xml:space="preserve"> security open items (</w:t>
      </w:r>
      <w:proofErr w:type="spellStart"/>
      <w:r w:rsidR="00130C4C">
        <w:rPr>
          <w:lang w:eastAsia="en-US"/>
        </w:rPr>
        <w:t>InterDigital</w:t>
      </w:r>
      <w:proofErr w:type="spellEnd"/>
      <w:r w:rsidR="00130C4C">
        <w:rPr>
          <w:lang w:eastAsia="en-US"/>
        </w:rPr>
        <w:t>)</w:t>
      </w:r>
      <w:r w:rsidR="00130C4C">
        <w:rPr>
          <w:lang w:eastAsia="en-US"/>
        </w:rPr>
        <w:br/>
        <w:t xml:space="preserve">Created at CC#3. Response to </w:t>
      </w:r>
      <w:r w:rsidR="00130C4C" w:rsidRPr="00B7433C">
        <w:rPr>
          <w:color w:val="0000FF"/>
          <w:lang w:eastAsia="en-US"/>
        </w:rPr>
        <w:t>S2-2205448</w:t>
      </w:r>
      <w:r w:rsidR="00130C4C">
        <w:rPr>
          <w:lang w:eastAsia="en-US"/>
        </w:rPr>
        <w:t>.</w:t>
      </w:r>
    </w:p>
    <w:p w14:paraId="1CECE7A5" w14:textId="77777777" w:rsidR="008F770E" w:rsidRPr="00DA12F6" w:rsidRDefault="008F770E" w:rsidP="008F770E">
      <w:pPr>
        <w:keepNext/>
        <w:rPr>
          <w:rFonts w:cs="Arial"/>
          <w:b/>
        </w:rPr>
      </w:pPr>
      <w:r w:rsidRPr="00DA12F6">
        <w:rPr>
          <w:rFonts w:cs="Arial"/>
          <w:b/>
        </w:rPr>
        <w:t>Discussion and conclusion:</w:t>
      </w:r>
    </w:p>
    <w:p w14:paraId="0CB5D2B0" w14:textId="642EDC1D" w:rsidR="00CE4CAE" w:rsidRDefault="008F770E" w:rsidP="00B9736E">
      <w:pPr>
        <w:rPr>
          <w:lang w:eastAsia="en-US"/>
        </w:rPr>
      </w:pPr>
      <w:r>
        <w:rPr>
          <w:lang w:eastAsia="en-US"/>
        </w:rPr>
        <w:t>r04 was the latest revision.</w:t>
      </w:r>
      <w:r w:rsidR="00130C4C">
        <w:rPr>
          <w:lang w:eastAsia="en-US"/>
        </w:rPr>
        <w:t xml:space="preserve"> This was left open.</w:t>
      </w:r>
    </w:p>
    <w:p w14:paraId="70100634" w14:textId="31CAE503" w:rsidR="008F770E" w:rsidRDefault="008F770E" w:rsidP="00B9736E">
      <w:pPr>
        <w:rPr>
          <w:lang w:eastAsia="en-US"/>
        </w:rPr>
      </w:pPr>
    </w:p>
    <w:p w14:paraId="0413E95C" w14:textId="741B3AD7" w:rsidR="008F770E" w:rsidRDefault="008F770E" w:rsidP="00130C4C">
      <w:pPr>
        <w:keepNext/>
        <w:pBdr>
          <w:top w:val="single" w:sz="4" w:space="1" w:color="auto"/>
        </w:pBdr>
        <w:rPr>
          <w:lang w:eastAsia="en-US"/>
        </w:rPr>
      </w:pPr>
      <w:bookmarkStart w:id="0" w:name="_Hlk112389075"/>
      <w:r w:rsidRPr="00130C4C">
        <w:rPr>
          <w:color w:val="0000FF"/>
          <w:lang w:eastAsia="en-US"/>
        </w:rPr>
        <w:t>S2-2207689</w:t>
      </w:r>
      <w:r>
        <w:rPr>
          <w:lang w:eastAsia="en-US"/>
        </w:rPr>
        <w:t xml:space="preserve"> (</w:t>
      </w:r>
      <w:r w:rsidR="00130C4C">
        <w:rPr>
          <w:lang w:eastAsia="en-US"/>
        </w:rPr>
        <w:t>23.247 CR0133</w:t>
      </w:r>
      <w:r>
        <w:rPr>
          <w:lang w:eastAsia="en-US"/>
        </w:rPr>
        <w:t xml:space="preserve">) </w:t>
      </w:r>
      <w:r w:rsidR="00130C4C">
        <w:rPr>
          <w:lang w:eastAsia="en-US"/>
        </w:rPr>
        <w:t>Alignment with SA WG4 work on MBS service announcements (Nokia, Nokia Shanghai-Bell)</w:t>
      </w:r>
      <w:r w:rsidR="00130C4C">
        <w:rPr>
          <w:lang w:eastAsia="en-US"/>
        </w:rPr>
        <w:br/>
        <w:t>CC#3: New CR based on S2-2207690</w:t>
      </w:r>
    </w:p>
    <w:p w14:paraId="32A54ADF" w14:textId="77777777" w:rsidR="008F770E" w:rsidRPr="00DA12F6" w:rsidRDefault="008F770E" w:rsidP="008F770E">
      <w:pPr>
        <w:keepNext/>
        <w:rPr>
          <w:rFonts w:cs="Arial"/>
          <w:b/>
        </w:rPr>
      </w:pPr>
      <w:r w:rsidRPr="00DA12F6">
        <w:rPr>
          <w:rFonts w:cs="Arial"/>
          <w:b/>
        </w:rPr>
        <w:t>Discussion and conclusion:</w:t>
      </w:r>
    </w:p>
    <w:p w14:paraId="2CF5E5FC" w14:textId="6861ABFF" w:rsidR="008F770E" w:rsidRDefault="008F770E" w:rsidP="008F770E">
      <w:pPr>
        <w:rPr>
          <w:lang w:eastAsia="en-US"/>
        </w:rPr>
      </w:pPr>
      <w:r>
        <w:rPr>
          <w:lang w:eastAsia="en-US"/>
        </w:rPr>
        <w:t>Nokia commented that there were objections on all revisions and on the original version.</w:t>
      </w:r>
      <w:r w:rsidR="005C4DC6">
        <w:rPr>
          <w:lang w:eastAsia="en-US"/>
        </w:rPr>
        <w:t xml:space="preserve"> This was </w:t>
      </w:r>
      <w:r w:rsidR="005C4DC6" w:rsidRPr="005C4DC6">
        <w:rPr>
          <w:color w:val="FF0000"/>
          <w:lang w:eastAsia="en-US"/>
        </w:rPr>
        <w:t>postponed</w:t>
      </w:r>
      <w:r w:rsidR="005C4DC6">
        <w:rPr>
          <w:lang w:eastAsia="en-US"/>
        </w:rPr>
        <w:t>.</w:t>
      </w:r>
    </w:p>
    <w:p w14:paraId="403B6514" w14:textId="77777777" w:rsidR="005C4DC6" w:rsidRDefault="005C4DC6" w:rsidP="008F770E">
      <w:pPr>
        <w:rPr>
          <w:lang w:eastAsia="en-US"/>
        </w:rPr>
      </w:pPr>
    </w:p>
    <w:p w14:paraId="07909626" w14:textId="77777777" w:rsidR="00DD1361" w:rsidRDefault="008F770E" w:rsidP="00B7433C">
      <w:pPr>
        <w:keepNext/>
        <w:pBdr>
          <w:top w:val="single" w:sz="4" w:space="1" w:color="auto"/>
        </w:pBdr>
        <w:rPr>
          <w:lang w:eastAsia="en-US"/>
        </w:rPr>
      </w:pPr>
      <w:r w:rsidRPr="00B7433C">
        <w:rPr>
          <w:color w:val="0000FF"/>
          <w:highlight w:val="yellow"/>
          <w:lang w:eastAsia="en-US"/>
        </w:rPr>
        <w:t>S2-220</w:t>
      </w:r>
      <w:r w:rsidR="00B7433C" w:rsidRPr="00B7433C">
        <w:rPr>
          <w:color w:val="0000FF"/>
          <w:highlight w:val="yellow"/>
          <w:lang w:eastAsia="en-US"/>
        </w:rPr>
        <w:t>????</w:t>
      </w:r>
      <w:r w:rsidR="00EC1DE7">
        <w:rPr>
          <w:color w:val="0000FF"/>
          <w:highlight w:val="yellow"/>
          <w:lang w:eastAsia="en-US"/>
        </w:rPr>
        <w:t xml:space="preserve"> </w:t>
      </w:r>
      <w:r w:rsidRPr="00B7433C">
        <w:rPr>
          <w:highlight w:val="yellow"/>
          <w:lang w:eastAsia="en-US"/>
        </w:rPr>
        <w:t>(LS OUT</w:t>
      </w:r>
      <w:r w:rsidR="00B7433C" w:rsidRPr="00B7433C">
        <w:rPr>
          <w:highlight w:val="yellow"/>
          <w:lang w:eastAsia="en-US"/>
        </w:rPr>
        <w:t>???</w:t>
      </w:r>
      <w:r w:rsidRPr="00B7433C">
        <w:rPr>
          <w:highlight w:val="yellow"/>
          <w:lang w:eastAsia="en-US"/>
        </w:rPr>
        <w:t>)</w:t>
      </w:r>
    </w:p>
    <w:p w14:paraId="17542BE3" w14:textId="587E7D0F" w:rsidR="008F770E" w:rsidRPr="00DA12F6" w:rsidRDefault="008F770E" w:rsidP="008F770E">
      <w:pPr>
        <w:keepNext/>
        <w:rPr>
          <w:rFonts w:cs="Arial"/>
          <w:b/>
        </w:rPr>
      </w:pPr>
      <w:r w:rsidRPr="00DA12F6">
        <w:rPr>
          <w:rFonts w:cs="Arial"/>
          <w:b/>
        </w:rPr>
        <w:t>Discussion and conclusion:</w:t>
      </w:r>
    </w:p>
    <w:p w14:paraId="13246B66" w14:textId="420FAA74" w:rsidR="008F770E" w:rsidRDefault="005C4DC6" w:rsidP="008F770E">
      <w:pPr>
        <w:rPr>
          <w:lang w:eastAsia="en-US"/>
        </w:rPr>
      </w:pPr>
      <w:r>
        <w:rPr>
          <w:lang w:eastAsia="en-US"/>
        </w:rPr>
        <w:t>This should be updated to indicate that no agreement on the alternate proposals could be reached. This was left open.</w:t>
      </w:r>
    </w:p>
    <w:p w14:paraId="5D72A93F" w14:textId="12D3BDD1" w:rsidR="008F770E" w:rsidRDefault="008F770E" w:rsidP="008F770E">
      <w:pPr>
        <w:rPr>
          <w:lang w:eastAsia="en-US"/>
        </w:rPr>
      </w:pPr>
    </w:p>
    <w:p w14:paraId="4E397209" w14:textId="10E33B0C" w:rsidR="005C4DC6" w:rsidRDefault="005C4DC6" w:rsidP="00B7433C">
      <w:pPr>
        <w:keepNext/>
        <w:pBdr>
          <w:top w:val="single" w:sz="4" w:space="1" w:color="auto"/>
        </w:pBdr>
        <w:rPr>
          <w:lang w:eastAsia="en-US"/>
        </w:rPr>
      </w:pPr>
      <w:r w:rsidRPr="00B7433C">
        <w:rPr>
          <w:color w:val="0000FF"/>
          <w:lang w:eastAsia="en-US"/>
        </w:rPr>
        <w:t>S2-2206088</w:t>
      </w:r>
      <w:r>
        <w:rPr>
          <w:lang w:eastAsia="en-US"/>
        </w:rPr>
        <w:t xml:space="preserve"> (LS OUT)</w:t>
      </w:r>
      <w:r w:rsidR="00256D40">
        <w:rPr>
          <w:lang w:eastAsia="en-US"/>
        </w:rPr>
        <w:t xml:space="preserve"> </w:t>
      </w:r>
      <w:r w:rsidR="0072691B">
        <w:rPr>
          <w:lang w:eastAsia="en-US"/>
        </w:rPr>
        <w:t>[DRAFT] Response to LS on UE pre-configuration</w:t>
      </w:r>
      <w:r w:rsidR="00B7433C">
        <w:rPr>
          <w:lang w:eastAsia="en-US"/>
        </w:rPr>
        <w:t xml:space="preserve"> (Source: Huawei, </w:t>
      </w:r>
      <w:proofErr w:type="spellStart"/>
      <w:r w:rsidR="00B7433C">
        <w:rPr>
          <w:lang w:eastAsia="en-US"/>
        </w:rPr>
        <w:t>HiSilicon</w:t>
      </w:r>
      <w:proofErr w:type="spellEnd"/>
      <w:r w:rsidR="00B7433C">
        <w:rPr>
          <w:lang w:eastAsia="en-US"/>
        </w:rPr>
        <w:t>)</w:t>
      </w:r>
      <w:r w:rsidR="00B7433C">
        <w:rPr>
          <w:lang w:eastAsia="en-US"/>
        </w:rPr>
        <w:br/>
        <w:t xml:space="preserve">Response to </w:t>
      </w:r>
      <w:r w:rsidR="00B7433C" w:rsidRPr="00B7433C">
        <w:rPr>
          <w:color w:val="0000FF"/>
          <w:lang w:eastAsia="en-US"/>
        </w:rPr>
        <w:t>S2-2205394</w:t>
      </w:r>
      <w:r w:rsidR="00B7433C">
        <w:rPr>
          <w:lang w:eastAsia="en-US"/>
        </w:rPr>
        <w:t>.</w:t>
      </w:r>
    </w:p>
    <w:p w14:paraId="0CD8A14F" w14:textId="77777777" w:rsidR="005C4DC6" w:rsidRPr="00DA12F6" w:rsidRDefault="005C4DC6" w:rsidP="005C4DC6">
      <w:pPr>
        <w:keepNext/>
        <w:rPr>
          <w:rFonts w:cs="Arial"/>
          <w:b/>
        </w:rPr>
      </w:pPr>
      <w:r w:rsidRPr="00DA12F6">
        <w:rPr>
          <w:rFonts w:cs="Arial"/>
          <w:b/>
        </w:rPr>
        <w:t>Discussion and conclusion:</w:t>
      </w:r>
    </w:p>
    <w:p w14:paraId="6025ABED" w14:textId="09ABCF8B" w:rsidR="008F770E" w:rsidRDefault="005C4DC6" w:rsidP="008F770E">
      <w:pPr>
        <w:rPr>
          <w:lang w:eastAsia="en-US"/>
        </w:rPr>
      </w:pPr>
      <w:r>
        <w:rPr>
          <w:lang w:eastAsia="en-US"/>
        </w:rPr>
        <w:t>r03 was the latest revision. This will need to be aligned with the results of the related CRs. This was left open.</w:t>
      </w:r>
    </w:p>
    <w:p w14:paraId="71C3EAB0" w14:textId="040F5D6C" w:rsidR="005C4DC6" w:rsidRDefault="005C4DC6" w:rsidP="008F770E">
      <w:pPr>
        <w:rPr>
          <w:lang w:eastAsia="en-US"/>
        </w:rPr>
      </w:pPr>
    </w:p>
    <w:bookmarkEnd w:id="0"/>
    <w:p w14:paraId="79041265" w14:textId="785CF8B9" w:rsidR="00B7433C" w:rsidRDefault="005C4DC6" w:rsidP="00B7433C">
      <w:pPr>
        <w:keepNext/>
        <w:pBdr>
          <w:top w:val="single" w:sz="4" w:space="1" w:color="auto"/>
        </w:pBdr>
        <w:rPr>
          <w:lang w:eastAsia="en-US"/>
        </w:rPr>
      </w:pPr>
      <w:r w:rsidRPr="00B7433C">
        <w:rPr>
          <w:color w:val="0000FF"/>
          <w:lang w:eastAsia="en-US"/>
        </w:rPr>
        <w:t>S2-2208091</w:t>
      </w:r>
      <w:r>
        <w:rPr>
          <w:lang w:eastAsia="en-US"/>
        </w:rPr>
        <w:t xml:space="preserve"> (LS OUT)</w:t>
      </w:r>
      <w:r w:rsidR="00256D40">
        <w:rPr>
          <w:lang w:eastAsia="en-US"/>
        </w:rPr>
        <w:t xml:space="preserve"> </w:t>
      </w:r>
      <w:r w:rsidR="00B7433C">
        <w:rPr>
          <w:lang w:eastAsia="en-US"/>
        </w:rPr>
        <w:t>[DRAFT] Reply LS on UE capability signalling for IoT-NTN (Source: Vodafone)</w:t>
      </w:r>
      <w:r w:rsidR="00B7433C">
        <w:rPr>
          <w:lang w:eastAsia="en-US"/>
        </w:rPr>
        <w:br/>
        <w:t xml:space="preserve">Response to </w:t>
      </w:r>
      <w:r w:rsidR="00B7433C" w:rsidRPr="00B7433C">
        <w:rPr>
          <w:color w:val="0000FF"/>
          <w:lang w:eastAsia="en-US"/>
        </w:rPr>
        <w:t>S2-2205470</w:t>
      </w:r>
      <w:r w:rsidR="00B7433C">
        <w:rPr>
          <w:lang w:eastAsia="en-US"/>
        </w:rPr>
        <w:t>.</w:t>
      </w:r>
    </w:p>
    <w:p w14:paraId="518CCF63" w14:textId="77777777" w:rsidR="005C4DC6" w:rsidRPr="00DA12F6" w:rsidRDefault="005C4DC6" w:rsidP="005C4DC6">
      <w:pPr>
        <w:keepNext/>
        <w:rPr>
          <w:rFonts w:cs="Arial"/>
          <w:b/>
        </w:rPr>
      </w:pPr>
      <w:r w:rsidRPr="00DA12F6">
        <w:rPr>
          <w:rFonts w:cs="Arial"/>
          <w:b/>
        </w:rPr>
        <w:t>Discussion and conclusion:</w:t>
      </w:r>
    </w:p>
    <w:p w14:paraId="5C7FB8E5" w14:textId="785A7438" w:rsidR="005C4DC6" w:rsidRDefault="005C4DC6" w:rsidP="008F770E">
      <w:pPr>
        <w:rPr>
          <w:lang w:eastAsia="en-US"/>
        </w:rPr>
      </w:pPr>
      <w:r>
        <w:rPr>
          <w:lang w:eastAsia="en-US"/>
        </w:rPr>
        <w:t>r0</w:t>
      </w:r>
      <w:r w:rsidR="009F0FB5">
        <w:rPr>
          <w:lang w:eastAsia="en-US"/>
        </w:rPr>
        <w:t>4</w:t>
      </w:r>
      <w:r>
        <w:rPr>
          <w:lang w:eastAsia="en-US"/>
        </w:rPr>
        <w:t xml:space="preserve"> was the latest revision.</w:t>
      </w:r>
      <w:r w:rsidR="009F0FB5">
        <w:rPr>
          <w:lang w:eastAsia="en-US"/>
        </w:rPr>
        <w:t xml:space="preserve"> This was left open.</w:t>
      </w:r>
    </w:p>
    <w:p w14:paraId="60A7E3B9" w14:textId="77777777" w:rsidR="009F0FB5" w:rsidRDefault="009F0FB5" w:rsidP="009F0FB5">
      <w:pPr>
        <w:rPr>
          <w:lang w:eastAsia="en-US"/>
        </w:rPr>
      </w:pPr>
    </w:p>
    <w:p w14:paraId="3AD0A44C" w14:textId="3A6ADBBA" w:rsidR="009F0FB5" w:rsidRDefault="009F0FB5" w:rsidP="00B7433C">
      <w:pPr>
        <w:keepNext/>
        <w:pBdr>
          <w:top w:val="single" w:sz="4" w:space="1" w:color="auto"/>
        </w:pBdr>
        <w:rPr>
          <w:lang w:eastAsia="en-US"/>
        </w:rPr>
      </w:pPr>
      <w:r w:rsidRPr="00B7433C">
        <w:rPr>
          <w:color w:val="0000FF"/>
          <w:lang w:eastAsia="en-US"/>
        </w:rPr>
        <w:lastRenderedPageBreak/>
        <w:t>S2-2206543</w:t>
      </w:r>
      <w:r>
        <w:rPr>
          <w:lang w:eastAsia="en-US"/>
        </w:rPr>
        <w:t xml:space="preserve"> </w:t>
      </w:r>
      <w:r w:rsidR="00B7433C">
        <w:rPr>
          <w:lang w:eastAsia="en-US"/>
        </w:rPr>
        <w:t xml:space="preserve">23.502 CR3540 (Rel-16, 'F'): Correction on 5G VN group management (Source: Huawei, </w:t>
      </w:r>
      <w:proofErr w:type="spellStart"/>
      <w:r w:rsidR="00B7433C">
        <w:rPr>
          <w:lang w:eastAsia="en-US"/>
        </w:rPr>
        <w:t>HiSilicon</w:t>
      </w:r>
      <w:proofErr w:type="spellEnd"/>
      <w:r w:rsidR="00B7433C">
        <w:rPr>
          <w:lang w:eastAsia="en-US"/>
        </w:rPr>
        <w:t>)</w:t>
      </w:r>
    </w:p>
    <w:p w14:paraId="713BDA23" w14:textId="77777777" w:rsidR="009F0FB5" w:rsidRPr="00DA12F6" w:rsidRDefault="009F0FB5" w:rsidP="009F0FB5">
      <w:pPr>
        <w:keepNext/>
        <w:rPr>
          <w:rFonts w:cs="Arial"/>
          <w:b/>
        </w:rPr>
      </w:pPr>
      <w:r w:rsidRPr="00DA12F6">
        <w:rPr>
          <w:rFonts w:cs="Arial"/>
          <w:b/>
        </w:rPr>
        <w:t>Discussion and conclusion:</w:t>
      </w:r>
    </w:p>
    <w:p w14:paraId="79125908" w14:textId="3D87F6DA" w:rsidR="009F0FB5" w:rsidRDefault="009F0FB5" w:rsidP="009F0FB5">
      <w:pPr>
        <w:rPr>
          <w:lang w:eastAsia="en-US"/>
        </w:rPr>
      </w:pPr>
      <w:r>
        <w:rPr>
          <w:lang w:eastAsia="en-US"/>
        </w:rPr>
        <w:t>r04 was the latest revision. This was left for further discussion.</w:t>
      </w:r>
    </w:p>
    <w:p w14:paraId="71332C93" w14:textId="77777777" w:rsidR="009F0FB5" w:rsidRDefault="009F0FB5" w:rsidP="009F0FB5">
      <w:pPr>
        <w:rPr>
          <w:lang w:eastAsia="en-US"/>
        </w:rPr>
      </w:pPr>
    </w:p>
    <w:p w14:paraId="58C58948" w14:textId="74018E66" w:rsidR="00FF76E9" w:rsidRDefault="00FF76E9" w:rsidP="00FF76E9">
      <w:pPr>
        <w:keepNext/>
        <w:pBdr>
          <w:top w:val="single" w:sz="4" w:space="1" w:color="auto"/>
        </w:pBdr>
        <w:rPr>
          <w:lang w:eastAsia="en-US"/>
        </w:rPr>
      </w:pPr>
      <w:r w:rsidRPr="00FF76E9">
        <w:rPr>
          <w:color w:val="0000FF"/>
          <w:lang w:eastAsia="en-US"/>
        </w:rPr>
        <w:t>S2-2205908</w:t>
      </w:r>
      <w:r>
        <w:rPr>
          <w:lang w:eastAsia="en-US"/>
        </w:rPr>
        <w:t xml:space="preserve"> (P-CR) 23.700-60: KI #1 and KI#2, Consolidated solution (Source: </w:t>
      </w:r>
      <w:proofErr w:type="spellStart"/>
      <w:r>
        <w:rPr>
          <w:lang w:eastAsia="en-US"/>
        </w:rPr>
        <w:t>InterDigital</w:t>
      </w:r>
      <w:proofErr w:type="spellEnd"/>
      <w:r>
        <w:rPr>
          <w:lang w:eastAsia="en-US"/>
        </w:rPr>
        <w:t xml:space="preserve"> Inc.)</w:t>
      </w:r>
    </w:p>
    <w:p w14:paraId="5A8EAABD" w14:textId="77777777" w:rsidR="009F0FB5" w:rsidRPr="00DA12F6" w:rsidRDefault="009F0FB5" w:rsidP="009F0FB5">
      <w:pPr>
        <w:keepNext/>
        <w:rPr>
          <w:rFonts w:cs="Arial"/>
          <w:b/>
        </w:rPr>
      </w:pPr>
      <w:r w:rsidRPr="00DA12F6">
        <w:rPr>
          <w:rFonts w:cs="Arial"/>
          <w:b/>
        </w:rPr>
        <w:t>Discussion and conclusion:</w:t>
      </w:r>
    </w:p>
    <w:p w14:paraId="4FC08220" w14:textId="638822D9" w:rsidR="008F770E" w:rsidRDefault="009F0FB5" w:rsidP="00B9736E">
      <w:pPr>
        <w:rPr>
          <w:lang w:eastAsia="en-US"/>
        </w:rPr>
      </w:pPr>
      <w:r>
        <w:rPr>
          <w:lang w:eastAsia="en-US"/>
        </w:rPr>
        <w:t xml:space="preserve">Ericsson commented that this should not be included </w:t>
      </w:r>
      <w:r w:rsidR="00256D40">
        <w:rPr>
          <w:lang w:eastAsia="en-US"/>
        </w:rPr>
        <w:t xml:space="preserve">solutions but to move it instead to Clause 7 (evaluation). Qualcomm did not understand this as the content is not an evaluation. </w:t>
      </w:r>
      <w:proofErr w:type="spellStart"/>
      <w:r w:rsidR="00256D40">
        <w:rPr>
          <w:lang w:eastAsia="en-US"/>
        </w:rPr>
        <w:t>InterDigital</w:t>
      </w:r>
      <w:proofErr w:type="spellEnd"/>
      <w:r w:rsidR="00256D40">
        <w:rPr>
          <w:lang w:eastAsia="en-US"/>
        </w:rPr>
        <w:t xml:space="preserve"> commented that this does not make any analysis and is consistent with what was done for other solutions and proposed r02 to move forward. This was left for further discussion.</w:t>
      </w:r>
    </w:p>
    <w:p w14:paraId="19357BF5" w14:textId="4B14157B" w:rsidR="00256D40" w:rsidRDefault="00256D40" w:rsidP="00B9736E">
      <w:pPr>
        <w:rPr>
          <w:lang w:eastAsia="en-US"/>
        </w:rPr>
      </w:pPr>
    </w:p>
    <w:p w14:paraId="7687262B" w14:textId="77777777" w:rsidR="00FF76E9" w:rsidRDefault="00FF76E9" w:rsidP="00FF76E9">
      <w:pPr>
        <w:keepNext/>
        <w:pBdr>
          <w:top w:val="single" w:sz="4" w:space="1" w:color="auto"/>
        </w:pBdr>
        <w:rPr>
          <w:lang w:eastAsia="en-US"/>
        </w:rPr>
      </w:pPr>
      <w:r w:rsidRPr="0046211F">
        <w:rPr>
          <w:color w:val="0000FF"/>
          <w:lang w:eastAsia="en-US"/>
        </w:rPr>
        <w:t>S2-2206174</w:t>
      </w:r>
      <w:r>
        <w:rPr>
          <w:lang w:eastAsia="en-US"/>
        </w:rPr>
        <w:t xml:space="preserve"> (DISCUSSION) KI#2, Discussion on conclusion on KI#2 (Source: Huawei, </w:t>
      </w:r>
      <w:proofErr w:type="spellStart"/>
      <w:r>
        <w:rPr>
          <w:lang w:eastAsia="en-US"/>
        </w:rPr>
        <w:t>HiSilicon</w:t>
      </w:r>
      <w:proofErr w:type="spellEnd"/>
      <w:r>
        <w:rPr>
          <w:lang w:eastAsia="en-US"/>
        </w:rPr>
        <w:t>)</w:t>
      </w:r>
    </w:p>
    <w:p w14:paraId="786F4801" w14:textId="77777777" w:rsidR="00256D40" w:rsidRPr="00DA12F6" w:rsidRDefault="00256D40" w:rsidP="00256D40">
      <w:pPr>
        <w:keepNext/>
        <w:rPr>
          <w:rFonts w:cs="Arial"/>
          <w:b/>
        </w:rPr>
      </w:pPr>
      <w:r w:rsidRPr="00DA12F6">
        <w:rPr>
          <w:rFonts w:cs="Arial"/>
          <w:b/>
        </w:rPr>
        <w:t>Discussion and conclusion:</w:t>
      </w:r>
    </w:p>
    <w:p w14:paraId="5C88EDA4" w14:textId="4E47EBB7" w:rsidR="00256D40" w:rsidRDefault="00256D40" w:rsidP="00B9736E">
      <w:pPr>
        <w:rPr>
          <w:lang w:eastAsia="en-US"/>
        </w:rPr>
      </w:pPr>
      <w:r>
        <w:rPr>
          <w:lang w:eastAsia="en-US"/>
        </w:rPr>
        <w:t xml:space="preserve">This should have been </w:t>
      </w:r>
      <w:r w:rsidRPr="00256D40">
        <w:rPr>
          <w:color w:val="0000FF"/>
          <w:lang w:eastAsia="en-US"/>
        </w:rPr>
        <w:t>noted</w:t>
      </w:r>
      <w:r>
        <w:rPr>
          <w:lang w:eastAsia="en-US"/>
        </w:rPr>
        <w:t>.</w:t>
      </w:r>
    </w:p>
    <w:p w14:paraId="1BD69513" w14:textId="77777777" w:rsidR="00256D40" w:rsidRDefault="00256D40" w:rsidP="00B9736E">
      <w:pPr>
        <w:rPr>
          <w:lang w:eastAsia="en-US"/>
        </w:rPr>
      </w:pPr>
    </w:p>
    <w:p w14:paraId="56B9C378" w14:textId="5706BD12" w:rsidR="00256D40" w:rsidRDefault="00256D40" w:rsidP="00FF76E9">
      <w:pPr>
        <w:keepNext/>
        <w:pBdr>
          <w:top w:val="single" w:sz="4" w:space="1" w:color="auto"/>
        </w:pBdr>
        <w:rPr>
          <w:lang w:eastAsia="en-US"/>
        </w:rPr>
      </w:pPr>
      <w:r w:rsidRPr="00FF76E9">
        <w:rPr>
          <w:color w:val="0000FF"/>
          <w:lang w:eastAsia="en-US"/>
        </w:rPr>
        <w:t>S2-2205798</w:t>
      </w:r>
      <w:r>
        <w:rPr>
          <w:lang w:eastAsia="en-US"/>
        </w:rPr>
        <w:t xml:space="preserve"> (P-CR) </w:t>
      </w:r>
      <w:r w:rsidR="00FF76E9">
        <w:rPr>
          <w:lang w:eastAsia="en-US"/>
        </w:rPr>
        <w:t>23.700-08: KI #4: Evaluation of Key Issue #4 (Source: Ericsson)</w:t>
      </w:r>
    </w:p>
    <w:p w14:paraId="2F8CC2FD" w14:textId="77777777" w:rsidR="00256D40" w:rsidRPr="00DA12F6" w:rsidRDefault="00256D40" w:rsidP="00256D40">
      <w:pPr>
        <w:keepNext/>
        <w:rPr>
          <w:rFonts w:cs="Arial"/>
          <w:b/>
        </w:rPr>
      </w:pPr>
      <w:r w:rsidRPr="00DA12F6">
        <w:rPr>
          <w:rFonts w:cs="Arial"/>
          <w:b/>
        </w:rPr>
        <w:t>Discussion and conclusion:</w:t>
      </w:r>
    </w:p>
    <w:p w14:paraId="5F8F7EDA" w14:textId="0DD2A552" w:rsidR="00256D40" w:rsidRDefault="00256D40" w:rsidP="00B9736E">
      <w:pPr>
        <w:rPr>
          <w:lang w:eastAsia="en-US"/>
        </w:rPr>
      </w:pPr>
      <w:r>
        <w:rPr>
          <w:lang w:eastAsia="en-US"/>
        </w:rPr>
        <w:t>Ericsson commented that r02 appeared acceptable. This will be marked and was left for further discussion.</w:t>
      </w:r>
    </w:p>
    <w:p w14:paraId="405BE127" w14:textId="749F0FFD" w:rsidR="009F73A9" w:rsidRDefault="009F73A9" w:rsidP="00B9736E">
      <w:pPr>
        <w:rPr>
          <w:lang w:eastAsia="en-US"/>
        </w:rPr>
      </w:pPr>
    </w:p>
    <w:p w14:paraId="153564AF" w14:textId="77777777" w:rsidR="00FF76E9" w:rsidRDefault="00FF76E9" w:rsidP="00B9736E">
      <w:pPr>
        <w:rPr>
          <w:lang w:eastAsia="en-US"/>
        </w:rPr>
      </w:pPr>
    </w:p>
    <w:p w14:paraId="3689CC0B" w14:textId="7DCBB2D3" w:rsidR="009F0FB5" w:rsidRPr="009F0FB5" w:rsidRDefault="009F0FB5" w:rsidP="00FF76E9">
      <w:pPr>
        <w:keepNext/>
        <w:pBdr>
          <w:top w:val="single" w:sz="4" w:space="1" w:color="auto"/>
        </w:pBdr>
        <w:rPr>
          <w:b/>
          <w:bCs/>
          <w:lang w:eastAsia="en-US"/>
        </w:rPr>
      </w:pPr>
      <w:r w:rsidRPr="009F0FB5">
        <w:rPr>
          <w:b/>
          <w:bCs/>
          <w:lang w:eastAsia="en-US"/>
        </w:rPr>
        <w:t>Incoming LSs for information:</w:t>
      </w:r>
    </w:p>
    <w:p w14:paraId="075C225D" w14:textId="77777777" w:rsidR="00FF76E9" w:rsidRDefault="00FF76E9" w:rsidP="00FF76E9">
      <w:pPr>
        <w:rPr>
          <w:lang w:eastAsia="en-US"/>
        </w:rPr>
      </w:pPr>
    </w:p>
    <w:p w14:paraId="161D5246" w14:textId="3190EA88" w:rsidR="00FF76E9" w:rsidRDefault="009F0FB5" w:rsidP="00FF76E9">
      <w:pPr>
        <w:keepNext/>
        <w:pBdr>
          <w:top w:val="single" w:sz="4" w:space="1" w:color="auto"/>
        </w:pBdr>
        <w:rPr>
          <w:lang w:eastAsia="en-US"/>
        </w:rPr>
      </w:pPr>
      <w:r w:rsidRPr="00FF76E9">
        <w:rPr>
          <w:color w:val="0000FF"/>
          <w:lang w:eastAsia="en-US"/>
        </w:rPr>
        <w:t>S2-2208095</w:t>
      </w:r>
      <w:r w:rsidR="00FF76E9">
        <w:rPr>
          <w:lang w:eastAsia="en-US"/>
        </w:rPr>
        <w:t xml:space="preserve"> Reply LS to CT WG3 on Data Reporting API</w:t>
      </w:r>
      <w:r w:rsidR="00341337">
        <w:rPr>
          <w:lang w:eastAsia="en-US"/>
        </w:rPr>
        <w:t xml:space="preserve"> (</w:t>
      </w:r>
      <w:r w:rsidR="00FF76E9">
        <w:rPr>
          <w:lang w:eastAsia="en-US"/>
        </w:rPr>
        <w:t>SA WG4)</w:t>
      </w:r>
    </w:p>
    <w:p w14:paraId="4C85FF64" w14:textId="77777777" w:rsidR="009F0FB5" w:rsidRPr="00DA12F6" w:rsidRDefault="009F0FB5" w:rsidP="009F0FB5">
      <w:pPr>
        <w:keepNext/>
        <w:rPr>
          <w:rFonts w:cs="Arial"/>
          <w:b/>
        </w:rPr>
      </w:pPr>
      <w:r w:rsidRPr="00DA12F6">
        <w:rPr>
          <w:rFonts w:cs="Arial"/>
          <w:b/>
        </w:rPr>
        <w:t>Discussion and conclusion:</w:t>
      </w:r>
    </w:p>
    <w:p w14:paraId="510D7EC4" w14:textId="03E974CD" w:rsidR="009F0FB5" w:rsidRDefault="009F0FB5" w:rsidP="009F0FB5">
      <w:pPr>
        <w:rPr>
          <w:lang w:eastAsia="en-US"/>
        </w:rPr>
      </w:pPr>
      <w:r>
        <w:rPr>
          <w:lang w:eastAsia="en-US"/>
        </w:rPr>
        <w:t xml:space="preserve">This was </w:t>
      </w:r>
      <w:r w:rsidRPr="009F0FB5">
        <w:rPr>
          <w:color w:val="FF0000"/>
          <w:lang w:eastAsia="en-US"/>
        </w:rPr>
        <w:t>postponed</w:t>
      </w:r>
      <w:r>
        <w:rPr>
          <w:lang w:eastAsia="en-US"/>
        </w:rPr>
        <w:t>.</w:t>
      </w:r>
    </w:p>
    <w:p w14:paraId="531FE9A2" w14:textId="0965D8DD" w:rsidR="009F0FB5" w:rsidRDefault="009F0FB5" w:rsidP="00FF76E9">
      <w:pPr>
        <w:keepNext/>
        <w:pBdr>
          <w:top w:val="single" w:sz="4" w:space="1" w:color="auto"/>
        </w:pBdr>
        <w:rPr>
          <w:lang w:eastAsia="en-US"/>
        </w:rPr>
      </w:pPr>
      <w:r w:rsidRPr="00FF76E9">
        <w:rPr>
          <w:color w:val="0000FF"/>
          <w:lang w:eastAsia="en-US"/>
        </w:rPr>
        <w:t>S2-2208096</w:t>
      </w:r>
      <w:r w:rsidR="00FF76E9" w:rsidRPr="00FF76E9">
        <w:rPr>
          <w:lang w:eastAsia="en-US"/>
        </w:rPr>
        <w:t xml:space="preserve"> </w:t>
      </w:r>
      <w:r w:rsidR="00FF76E9">
        <w:rPr>
          <w:lang w:eastAsia="en-US"/>
        </w:rPr>
        <w:t>LS on modifications to MBS User Services architecture</w:t>
      </w:r>
      <w:r w:rsidR="00341337">
        <w:rPr>
          <w:lang w:eastAsia="en-US"/>
        </w:rPr>
        <w:t xml:space="preserve"> (</w:t>
      </w:r>
      <w:r w:rsidR="00FF76E9">
        <w:rPr>
          <w:lang w:eastAsia="en-US"/>
        </w:rPr>
        <w:t>SA WG4)</w:t>
      </w:r>
    </w:p>
    <w:p w14:paraId="2DA7CF40" w14:textId="77777777" w:rsidR="009F0FB5" w:rsidRPr="00DA12F6" w:rsidRDefault="009F0FB5" w:rsidP="009F0FB5">
      <w:pPr>
        <w:keepNext/>
        <w:rPr>
          <w:rFonts w:cs="Arial"/>
          <w:b/>
        </w:rPr>
      </w:pPr>
      <w:r w:rsidRPr="00DA12F6">
        <w:rPr>
          <w:rFonts w:cs="Arial"/>
          <w:b/>
        </w:rPr>
        <w:t>Discussion and conclusion:</w:t>
      </w:r>
    </w:p>
    <w:p w14:paraId="19C6903C" w14:textId="77777777" w:rsidR="009F0FB5" w:rsidRDefault="009F0FB5" w:rsidP="009F0FB5">
      <w:pPr>
        <w:rPr>
          <w:lang w:eastAsia="en-US"/>
        </w:rPr>
      </w:pPr>
      <w:r>
        <w:rPr>
          <w:lang w:eastAsia="en-US"/>
        </w:rPr>
        <w:t xml:space="preserve">This was </w:t>
      </w:r>
      <w:r w:rsidRPr="009F0FB5">
        <w:rPr>
          <w:color w:val="FF0000"/>
          <w:lang w:eastAsia="en-US"/>
        </w:rPr>
        <w:t>postponed</w:t>
      </w:r>
      <w:r>
        <w:rPr>
          <w:lang w:eastAsia="en-US"/>
        </w:rPr>
        <w:t>.</w:t>
      </w:r>
    </w:p>
    <w:p w14:paraId="7A84BED1" w14:textId="2CA9C7BB" w:rsidR="009F0FB5" w:rsidRDefault="009F0FB5" w:rsidP="00FF76E9">
      <w:pPr>
        <w:keepNext/>
        <w:pBdr>
          <w:top w:val="single" w:sz="4" w:space="1" w:color="auto"/>
        </w:pBdr>
        <w:rPr>
          <w:lang w:eastAsia="en-US"/>
        </w:rPr>
      </w:pPr>
      <w:r w:rsidRPr="00FF76E9">
        <w:rPr>
          <w:color w:val="0000FF"/>
          <w:lang w:eastAsia="en-US"/>
        </w:rPr>
        <w:t>S2-2208097</w:t>
      </w:r>
      <w:r w:rsidR="00FF76E9" w:rsidRPr="00FF76E9">
        <w:rPr>
          <w:lang w:eastAsia="en-US"/>
        </w:rPr>
        <w:t xml:space="preserve"> </w:t>
      </w:r>
      <w:r w:rsidR="00FF76E9">
        <w:rPr>
          <w:lang w:eastAsia="en-US"/>
        </w:rPr>
        <w:t>Reply LS on Support for managing slice for trusted third-party owned application</w:t>
      </w:r>
      <w:r w:rsidR="00341337">
        <w:rPr>
          <w:lang w:eastAsia="en-US"/>
        </w:rPr>
        <w:t xml:space="preserve"> (</w:t>
      </w:r>
      <w:r w:rsidR="00FF76E9">
        <w:rPr>
          <w:lang w:eastAsia="en-US"/>
        </w:rPr>
        <w:t>SA WG1)</w:t>
      </w:r>
    </w:p>
    <w:p w14:paraId="24332A18" w14:textId="77777777" w:rsidR="009F0FB5" w:rsidRPr="00DA12F6" w:rsidRDefault="009F0FB5" w:rsidP="009F0FB5">
      <w:pPr>
        <w:keepNext/>
        <w:rPr>
          <w:rFonts w:cs="Arial"/>
          <w:b/>
        </w:rPr>
      </w:pPr>
      <w:r w:rsidRPr="00DA12F6">
        <w:rPr>
          <w:rFonts w:cs="Arial"/>
          <w:b/>
        </w:rPr>
        <w:t>Discussion and conclusion:</w:t>
      </w:r>
    </w:p>
    <w:p w14:paraId="59E29FE1" w14:textId="77777777" w:rsidR="009F0FB5" w:rsidRDefault="009F0FB5" w:rsidP="009F0FB5">
      <w:pPr>
        <w:rPr>
          <w:lang w:eastAsia="en-US"/>
        </w:rPr>
      </w:pPr>
      <w:r>
        <w:rPr>
          <w:lang w:eastAsia="en-US"/>
        </w:rPr>
        <w:t xml:space="preserve">This was </w:t>
      </w:r>
      <w:r w:rsidRPr="009F0FB5">
        <w:rPr>
          <w:color w:val="FF0000"/>
          <w:lang w:eastAsia="en-US"/>
        </w:rPr>
        <w:t>postponed</w:t>
      </w:r>
      <w:r>
        <w:rPr>
          <w:lang w:eastAsia="en-US"/>
        </w:rPr>
        <w:t>.</w:t>
      </w:r>
    </w:p>
    <w:p w14:paraId="01B7C527" w14:textId="0C401093" w:rsidR="009F0FB5" w:rsidRDefault="009F0FB5" w:rsidP="00FF76E9">
      <w:pPr>
        <w:keepNext/>
        <w:pBdr>
          <w:top w:val="single" w:sz="4" w:space="1" w:color="auto"/>
        </w:pBdr>
        <w:rPr>
          <w:lang w:eastAsia="en-US"/>
        </w:rPr>
      </w:pPr>
      <w:r w:rsidRPr="00FF76E9">
        <w:rPr>
          <w:color w:val="0000FF"/>
          <w:lang w:eastAsia="en-US"/>
        </w:rPr>
        <w:t>S2-2208099</w:t>
      </w:r>
      <w:r w:rsidR="00FF76E9" w:rsidRPr="00FF76E9">
        <w:rPr>
          <w:lang w:eastAsia="en-US"/>
        </w:rPr>
        <w:t xml:space="preserve"> </w:t>
      </w:r>
      <w:r w:rsidR="00FF76E9">
        <w:rPr>
          <w:lang w:eastAsia="en-US"/>
        </w:rPr>
        <w:t>LS from CT WG4: Reply LS on PLMN ID used in Roaming Scenarios</w:t>
      </w:r>
      <w:r w:rsidR="00341337">
        <w:rPr>
          <w:lang w:eastAsia="en-US"/>
        </w:rPr>
        <w:t xml:space="preserve"> (</w:t>
      </w:r>
      <w:r w:rsidR="00FF76E9">
        <w:rPr>
          <w:lang w:eastAsia="en-US"/>
        </w:rPr>
        <w:t>CT WG4)</w:t>
      </w:r>
    </w:p>
    <w:p w14:paraId="1DD6C089" w14:textId="77777777" w:rsidR="009F0FB5" w:rsidRPr="00DA12F6" w:rsidRDefault="009F0FB5" w:rsidP="009F0FB5">
      <w:pPr>
        <w:keepNext/>
        <w:rPr>
          <w:rFonts w:cs="Arial"/>
          <w:b/>
        </w:rPr>
      </w:pPr>
      <w:r w:rsidRPr="00DA12F6">
        <w:rPr>
          <w:rFonts w:cs="Arial"/>
          <w:b/>
        </w:rPr>
        <w:t>Discussion and conclusion:</w:t>
      </w:r>
    </w:p>
    <w:p w14:paraId="52A51864" w14:textId="77777777" w:rsidR="009F0FB5" w:rsidRDefault="009F0FB5" w:rsidP="009F0FB5">
      <w:pPr>
        <w:rPr>
          <w:lang w:eastAsia="en-US"/>
        </w:rPr>
      </w:pPr>
      <w:r>
        <w:rPr>
          <w:lang w:eastAsia="en-US"/>
        </w:rPr>
        <w:t xml:space="preserve">This was </w:t>
      </w:r>
      <w:r w:rsidRPr="009F0FB5">
        <w:rPr>
          <w:color w:val="FF0000"/>
          <w:lang w:eastAsia="en-US"/>
        </w:rPr>
        <w:t>postponed</w:t>
      </w:r>
      <w:r>
        <w:rPr>
          <w:lang w:eastAsia="en-US"/>
        </w:rPr>
        <w:t>.</w:t>
      </w:r>
    </w:p>
    <w:p w14:paraId="52E03E13" w14:textId="77777777" w:rsidR="009F0FB5" w:rsidRDefault="009F0FB5" w:rsidP="00B9736E">
      <w:pPr>
        <w:rPr>
          <w:lang w:eastAsia="en-US"/>
        </w:rPr>
      </w:pPr>
    </w:p>
    <w:p w14:paraId="56F8BF58" w14:textId="15B5CB75" w:rsidR="009F0FB5" w:rsidRPr="009F73A9" w:rsidRDefault="009F73A9" w:rsidP="00FF76E9">
      <w:pPr>
        <w:keepNext/>
        <w:pBdr>
          <w:top w:val="single" w:sz="4" w:space="1" w:color="auto"/>
        </w:pBdr>
        <w:rPr>
          <w:b/>
          <w:bCs/>
          <w:lang w:eastAsia="en-US"/>
        </w:rPr>
      </w:pPr>
      <w:r w:rsidRPr="009F73A9">
        <w:rPr>
          <w:b/>
          <w:bCs/>
          <w:lang w:eastAsia="en-US"/>
        </w:rPr>
        <w:t>Andy's notes:</w:t>
      </w:r>
    </w:p>
    <w:p w14:paraId="0B05FDB2" w14:textId="7FE24A1C" w:rsidR="009F73A9" w:rsidRDefault="009F73A9" w:rsidP="00B9736E">
      <w:pPr>
        <w:rPr>
          <w:lang w:eastAsia="en-US"/>
        </w:rPr>
      </w:pPr>
    </w:p>
    <w:p w14:paraId="27421A12" w14:textId="3BAF6606" w:rsidR="009F73A9" w:rsidRDefault="009F73A9" w:rsidP="00341337">
      <w:pPr>
        <w:keepNext/>
        <w:pBdr>
          <w:top w:val="single" w:sz="4" w:space="1" w:color="auto"/>
        </w:pBdr>
        <w:rPr>
          <w:lang w:eastAsia="en-US"/>
        </w:rPr>
      </w:pPr>
      <w:r w:rsidRPr="00341337">
        <w:rPr>
          <w:color w:val="0000FF"/>
          <w:lang w:eastAsia="en-US"/>
        </w:rPr>
        <w:t>S2-2206111</w:t>
      </w:r>
      <w:r>
        <w:rPr>
          <w:lang w:eastAsia="en-US"/>
        </w:rPr>
        <w:t xml:space="preserve"> </w:t>
      </w:r>
      <w:r w:rsidR="00341337">
        <w:rPr>
          <w:lang w:eastAsia="en-US"/>
        </w:rPr>
        <w:t>23.700-74: Conclusion for FS_GMEC KI#5 (Source: Samsung, Huawei)</w:t>
      </w:r>
    </w:p>
    <w:p w14:paraId="0369F3DD" w14:textId="77777777" w:rsidR="009F73A9" w:rsidRPr="00DA12F6" w:rsidRDefault="009F73A9" w:rsidP="009F73A9">
      <w:pPr>
        <w:keepNext/>
        <w:rPr>
          <w:rFonts w:cs="Arial"/>
          <w:b/>
        </w:rPr>
      </w:pPr>
      <w:r w:rsidRPr="00DA12F6">
        <w:rPr>
          <w:rFonts w:cs="Arial"/>
          <w:b/>
        </w:rPr>
        <w:t>Discussion and conclusion:</w:t>
      </w:r>
    </w:p>
    <w:p w14:paraId="44E7AB70" w14:textId="468240AD" w:rsidR="009F73A9" w:rsidRDefault="009F73A9" w:rsidP="00B9736E">
      <w:pPr>
        <w:rPr>
          <w:lang w:eastAsia="en-US"/>
        </w:rPr>
      </w:pPr>
      <w:r>
        <w:rPr>
          <w:lang w:eastAsia="en-US"/>
        </w:rPr>
        <w:t xml:space="preserve">Samsung proposed r03 with the following changes. </w:t>
      </w:r>
      <w:r>
        <w:rPr>
          <w:lang w:eastAsia="en-US"/>
        </w:rPr>
        <w:br/>
      </w:r>
      <w:r w:rsidRPr="009F73A9">
        <w:rPr>
          <w:i/>
          <w:iCs/>
          <w:lang w:eastAsia="en-US"/>
        </w:rPr>
        <w:t>Replace "Solution #6 and Solution #17 shall be the baseline for the solution" with "In case when UE/Application is capable to replicate multiple copies of the data, the following are way forwards" + Add "In case when UE/Application is not capable to replicate multiple copies of the data, the following are way forwards." + Add 5 bullets</w:t>
      </w:r>
      <w:r>
        <w:rPr>
          <w:lang w:eastAsia="en-US"/>
        </w:rPr>
        <w:br/>
      </w:r>
      <w:r w:rsidR="008C54BF">
        <w:rPr>
          <w:lang w:eastAsia="en-US"/>
        </w:rPr>
        <w:t>This was left for further discussion.</w:t>
      </w:r>
    </w:p>
    <w:p w14:paraId="447B2281" w14:textId="0DF7FC5A" w:rsidR="009F0FB5" w:rsidRDefault="009F0FB5" w:rsidP="00B9736E">
      <w:pPr>
        <w:rPr>
          <w:lang w:eastAsia="en-US"/>
        </w:rPr>
      </w:pPr>
    </w:p>
    <w:p w14:paraId="727FB65B" w14:textId="319E0660" w:rsidR="008C54BF" w:rsidRDefault="008C54BF" w:rsidP="00341337">
      <w:pPr>
        <w:keepNext/>
        <w:pBdr>
          <w:top w:val="single" w:sz="4" w:space="1" w:color="auto"/>
        </w:pBdr>
        <w:rPr>
          <w:lang w:eastAsia="en-US"/>
        </w:rPr>
      </w:pPr>
      <w:r w:rsidRPr="00341337">
        <w:rPr>
          <w:color w:val="0000FF"/>
          <w:lang w:eastAsia="en-US"/>
        </w:rPr>
        <w:lastRenderedPageBreak/>
        <w:t>S2-2206865</w:t>
      </w:r>
      <w:r>
        <w:rPr>
          <w:lang w:eastAsia="en-US"/>
        </w:rPr>
        <w:t xml:space="preserve"> (P-CR) </w:t>
      </w:r>
      <w:r w:rsidR="00341337">
        <w:rPr>
          <w:lang w:eastAsia="en-US"/>
        </w:rPr>
        <w:t>23.700-68: Conclusion proposal for KI#1 (Source: Qualcomm Inc.)</w:t>
      </w:r>
    </w:p>
    <w:p w14:paraId="2883AE9B" w14:textId="77777777" w:rsidR="008C54BF" w:rsidRPr="00DA12F6" w:rsidRDefault="008C54BF" w:rsidP="008C54BF">
      <w:pPr>
        <w:keepNext/>
        <w:rPr>
          <w:rFonts w:cs="Arial"/>
          <w:b/>
        </w:rPr>
      </w:pPr>
      <w:r w:rsidRPr="00DA12F6">
        <w:rPr>
          <w:rFonts w:cs="Arial"/>
          <w:b/>
        </w:rPr>
        <w:t>Discussion and conclusion:</w:t>
      </w:r>
    </w:p>
    <w:p w14:paraId="7D98B174" w14:textId="2EE93446" w:rsidR="008C54BF" w:rsidRDefault="008C54BF" w:rsidP="00B9736E">
      <w:pPr>
        <w:rPr>
          <w:lang w:eastAsia="en-US"/>
        </w:rPr>
      </w:pPr>
      <w:r>
        <w:rPr>
          <w:lang w:eastAsia="en-US"/>
        </w:rPr>
        <w:t>r13 with changes was proposed. This was left for further discussion.</w:t>
      </w:r>
    </w:p>
    <w:p w14:paraId="5D2BA121" w14:textId="02788E59" w:rsidR="008C54BF" w:rsidRDefault="008C54BF" w:rsidP="00B9736E">
      <w:pPr>
        <w:rPr>
          <w:lang w:eastAsia="en-US"/>
        </w:rPr>
      </w:pPr>
    </w:p>
    <w:p w14:paraId="2CA3405A" w14:textId="4C0F770F" w:rsidR="008C54BF" w:rsidRDefault="008C54BF" w:rsidP="00341337">
      <w:pPr>
        <w:keepNext/>
        <w:pBdr>
          <w:top w:val="single" w:sz="4" w:space="1" w:color="auto"/>
        </w:pBdr>
        <w:rPr>
          <w:lang w:eastAsia="en-US"/>
        </w:rPr>
      </w:pPr>
      <w:r w:rsidRPr="00341337">
        <w:rPr>
          <w:color w:val="0000FF"/>
          <w:lang w:eastAsia="en-US"/>
        </w:rPr>
        <w:t>S2-2206791</w:t>
      </w:r>
      <w:r>
        <w:rPr>
          <w:lang w:eastAsia="en-US"/>
        </w:rPr>
        <w:t xml:space="preserve"> (P-CR) </w:t>
      </w:r>
      <w:r w:rsidR="00341337">
        <w:rPr>
          <w:lang w:eastAsia="en-US"/>
        </w:rPr>
        <w:t>23.700-05: 23.700-05: KI#1,3,6 evaluations and conclusions (Source: Nokia, Nokia Shanghai Bell)</w:t>
      </w:r>
    </w:p>
    <w:p w14:paraId="0DE89A49" w14:textId="77777777" w:rsidR="008C54BF" w:rsidRPr="00DA12F6" w:rsidRDefault="008C54BF" w:rsidP="008C54BF">
      <w:pPr>
        <w:keepNext/>
        <w:rPr>
          <w:rFonts w:cs="Arial"/>
          <w:b/>
        </w:rPr>
      </w:pPr>
      <w:r w:rsidRPr="00DA12F6">
        <w:rPr>
          <w:rFonts w:cs="Arial"/>
          <w:b/>
        </w:rPr>
        <w:t>Discussion and conclusion:</w:t>
      </w:r>
    </w:p>
    <w:p w14:paraId="30E50DD6" w14:textId="4C7D14DF" w:rsidR="008C54BF" w:rsidRDefault="008C54BF" w:rsidP="008C54BF">
      <w:pPr>
        <w:rPr>
          <w:lang w:eastAsia="en-US"/>
        </w:rPr>
      </w:pPr>
      <w:r>
        <w:rPr>
          <w:lang w:eastAsia="en-US"/>
        </w:rPr>
        <w:t>r06 with changes was proposed. This was left for further discussion.</w:t>
      </w:r>
    </w:p>
    <w:p w14:paraId="65F9A128" w14:textId="34A8578C" w:rsidR="008C54BF" w:rsidRDefault="008C54BF" w:rsidP="00B9736E">
      <w:pPr>
        <w:rPr>
          <w:lang w:eastAsia="en-US"/>
        </w:rPr>
      </w:pPr>
    </w:p>
    <w:p w14:paraId="22B9B399" w14:textId="77777777" w:rsidR="002B3473" w:rsidRDefault="002B3473" w:rsidP="002B3473">
      <w:pPr>
        <w:keepNext/>
        <w:pBdr>
          <w:top w:val="single" w:sz="4" w:space="1" w:color="auto"/>
        </w:pBdr>
        <w:rPr>
          <w:lang w:eastAsia="en-US"/>
        </w:rPr>
      </w:pPr>
      <w:r w:rsidRPr="00CB4B4B">
        <w:rPr>
          <w:color w:val="0000FF"/>
          <w:lang w:eastAsia="en-US"/>
        </w:rPr>
        <w:t>S2-2206237</w:t>
      </w:r>
      <w:r>
        <w:rPr>
          <w:lang w:eastAsia="en-US"/>
        </w:rPr>
        <w:t xml:space="preserve"> (P-CR) 23700-89_Conclusion for KI#1 (Source: China Telecom, Huawei)</w:t>
      </w:r>
    </w:p>
    <w:p w14:paraId="492BB89E" w14:textId="77777777" w:rsidR="002B3473" w:rsidRPr="00CB4B4B" w:rsidRDefault="002B3473" w:rsidP="002B3473">
      <w:pPr>
        <w:pStyle w:val="FP"/>
        <w:keepNext/>
        <w:rPr>
          <w:b/>
          <w:bCs/>
          <w:i/>
          <w:iCs/>
          <w:lang w:eastAsia="en-US"/>
        </w:rPr>
      </w:pPr>
      <w:r w:rsidRPr="00CB4B4B">
        <w:rPr>
          <w:b/>
          <w:bCs/>
          <w:i/>
          <w:iCs/>
          <w:lang w:eastAsia="en-US"/>
        </w:rPr>
        <w:t>e-mail comments:</w:t>
      </w:r>
    </w:p>
    <w:p w14:paraId="2D565C8B" w14:textId="77777777" w:rsidR="002B3473" w:rsidRPr="00CB4B4B" w:rsidRDefault="002B3473" w:rsidP="002B3473">
      <w:pPr>
        <w:pStyle w:val="FP"/>
        <w:keepNext/>
        <w:rPr>
          <w:i/>
          <w:iCs/>
          <w:lang w:eastAsia="en-US"/>
        </w:rPr>
      </w:pPr>
      <w:r w:rsidRPr="00CB4B4B">
        <w:rPr>
          <w:i/>
          <w:iCs/>
          <w:lang w:eastAsia="en-US"/>
        </w:rPr>
        <w:t>Zhuoyi (China Telecom) proposes to use S2-2206237 as baseline for KI#1 conclusion for with N26 scenario.</w:t>
      </w:r>
    </w:p>
    <w:p w14:paraId="6528FD7C" w14:textId="77777777" w:rsidR="002B3473" w:rsidRPr="00CB4B4B" w:rsidRDefault="002B3473" w:rsidP="002B3473">
      <w:pPr>
        <w:pStyle w:val="FP"/>
        <w:keepNext/>
        <w:rPr>
          <w:i/>
          <w:iCs/>
          <w:lang w:eastAsia="en-US"/>
        </w:rPr>
      </w:pPr>
      <w:r w:rsidRPr="00CB4B4B">
        <w:rPr>
          <w:i/>
          <w:iCs/>
          <w:lang w:eastAsia="en-US"/>
        </w:rPr>
        <w:t>Zhuoyi (China Telecom) provide S2-2206237r01 as baseline for KI#1 conclusion for with N26 scenario.</w:t>
      </w:r>
    </w:p>
    <w:p w14:paraId="709178B4" w14:textId="77777777" w:rsidR="002B3473" w:rsidRPr="00CB4B4B" w:rsidRDefault="002B3473" w:rsidP="002B3473">
      <w:pPr>
        <w:pStyle w:val="FP"/>
        <w:keepNext/>
        <w:rPr>
          <w:i/>
          <w:iCs/>
          <w:lang w:eastAsia="en-US"/>
        </w:rPr>
      </w:pPr>
      <w:r w:rsidRPr="00CB4B4B">
        <w:rPr>
          <w:i/>
          <w:iCs/>
          <w:lang w:eastAsia="en-US"/>
        </w:rPr>
        <w:t>Ashok (Samsung) comments.</w:t>
      </w:r>
    </w:p>
    <w:p w14:paraId="17D0787F" w14:textId="77777777" w:rsidR="002B3473" w:rsidRPr="00CB4B4B" w:rsidRDefault="002B3473" w:rsidP="002B3473">
      <w:pPr>
        <w:pStyle w:val="FP"/>
        <w:keepNext/>
        <w:rPr>
          <w:i/>
          <w:iCs/>
          <w:lang w:eastAsia="en-US"/>
        </w:rPr>
      </w:pPr>
      <w:r w:rsidRPr="00CB4B4B">
        <w:rPr>
          <w:i/>
          <w:iCs/>
          <w:lang w:eastAsia="en-US"/>
        </w:rPr>
        <w:t>Zhuoyi (China Telecom) replies.</w:t>
      </w:r>
    </w:p>
    <w:p w14:paraId="33AB5137" w14:textId="77777777" w:rsidR="002B3473" w:rsidRPr="00CB4B4B" w:rsidRDefault="002B3473" w:rsidP="002B3473">
      <w:pPr>
        <w:pStyle w:val="FP"/>
        <w:keepNext/>
        <w:rPr>
          <w:i/>
          <w:iCs/>
          <w:lang w:eastAsia="en-US"/>
        </w:rPr>
      </w:pPr>
      <w:r w:rsidRPr="00CB4B4B">
        <w:rPr>
          <w:i/>
          <w:iCs/>
          <w:lang w:eastAsia="en-US"/>
        </w:rPr>
        <w:t>Ashok (Samsung) responds to Zhuoyi (China Telecom) and provides r02</w:t>
      </w:r>
    </w:p>
    <w:p w14:paraId="4E5783D8" w14:textId="77777777" w:rsidR="002B3473" w:rsidRPr="00CB4B4B" w:rsidRDefault="002B3473" w:rsidP="002B3473">
      <w:pPr>
        <w:pStyle w:val="FP"/>
        <w:keepNext/>
        <w:rPr>
          <w:i/>
          <w:iCs/>
          <w:lang w:eastAsia="en-US"/>
        </w:rPr>
      </w:pPr>
      <w:r w:rsidRPr="00CB4B4B">
        <w:rPr>
          <w:i/>
          <w:iCs/>
          <w:lang w:eastAsia="en-US"/>
        </w:rPr>
        <w:t>Pallab (Nokia) comments and provides r03</w:t>
      </w:r>
    </w:p>
    <w:p w14:paraId="0E69DFA5" w14:textId="77777777" w:rsidR="002B3473" w:rsidRPr="00CB4B4B" w:rsidRDefault="002B3473" w:rsidP="002B3473">
      <w:pPr>
        <w:pStyle w:val="FP"/>
        <w:keepNext/>
        <w:rPr>
          <w:i/>
          <w:iCs/>
          <w:lang w:eastAsia="en-US"/>
        </w:rPr>
      </w:pPr>
      <w:r w:rsidRPr="00CB4B4B">
        <w:rPr>
          <w:i/>
          <w:iCs/>
          <w:lang w:eastAsia="en-US"/>
        </w:rPr>
        <w:t>Ashok (Samsung) comments that r03 is not acceptable to us</w:t>
      </w:r>
    </w:p>
    <w:p w14:paraId="0EB57F2E" w14:textId="77777777" w:rsidR="002B3473" w:rsidRPr="00CB4B4B" w:rsidRDefault="002B3473" w:rsidP="002B3473">
      <w:pPr>
        <w:pStyle w:val="FP"/>
        <w:keepNext/>
        <w:rPr>
          <w:i/>
          <w:iCs/>
          <w:lang w:eastAsia="en-US"/>
        </w:rPr>
      </w:pPr>
      <w:r w:rsidRPr="00CB4B4B">
        <w:rPr>
          <w:i/>
          <w:iCs/>
          <w:lang w:eastAsia="en-US"/>
        </w:rPr>
        <w:t>Susan (Huawei) provides comments.</w:t>
      </w:r>
    </w:p>
    <w:p w14:paraId="63DCD110" w14:textId="77777777" w:rsidR="002B3473" w:rsidRPr="00CB4B4B" w:rsidRDefault="002B3473" w:rsidP="002B3473">
      <w:pPr>
        <w:pStyle w:val="FP"/>
        <w:keepNext/>
        <w:rPr>
          <w:i/>
          <w:iCs/>
          <w:lang w:eastAsia="en-US"/>
        </w:rPr>
      </w:pPr>
      <w:r w:rsidRPr="00CB4B4B">
        <w:rPr>
          <w:i/>
          <w:iCs/>
          <w:lang w:eastAsia="en-US"/>
        </w:rPr>
        <w:t>Zhuoyi (China Telecom) provides comments.</w:t>
      </w:r>
    </w:p>
    <w:p w14:paraId="294D4C59" w14:textId="77777777" w:rsidR="002B3473" w:rsidRPr="00CB4B4B" w:rsidRDefault="002B3473" w:rsidP="002B3473">
      <w:pPr>
        <w:pStyle w:val="FP"/>
        <w:keepNext/>
        <w:rPr>
          <w:i/>
          <w:iCs/>
          <w:lang w:eastAsia="en-US"/>
        </w:rPr>
      </w:pPr>
      <w:r w:rsidRPr="00CB4B4B">
        <w:rPr>
          <w:i/>
          <w:iCs/>
          <w:lang w:eastAsia="en-US"/>
        </w:rPr>
        <w:t>Pallab (Nokia) responds to Zhuoyi (China Telecom)</w:t>
      </w:r>
    </w:p>
    <w:p w14:paraId="1576BDA3" w14:textId="77777777" w:rsidR="002B3473" w:rsidRPr="00CB4B4B" w:rsidRDefault="002B3473" w:rsidP="002B3473">
      <w:pPr>
        <w:pStyle w:val="FP"/>
        <w:keepNext/>
        <w:rPr>
          <w:i/>
          <w:iCs/>
          <w:lang w:eastAsia="en-US"/>
        </w:rPr>
      </w:pPr>
      <w:r w:rsidRPr="00CB4B4B">
        <w:rPr>
          <w:i/>
          <w:iCs/>
          <w:lang w:eastAsia="en-US"/>
        </w:rPr>
        <w:t>Juan Zhang (Qualcomm) provides comments</w:t>
      </w:r>
    </w:p>
    <w:p w14:paraId="0755DEC0" w14:textId="77777777" w:rsidR="002B3473" w:rsidRPr="00CB4B4B" w:rsidRDefault="002B3473" w:rsidP="002B3473">
      <w:pPr>
        <w:pStyle w:val="FP"/>
        <w:keepNext/>
        <w:rPr>
          <w:i/>
          <w:iCs/>
          <w:lang w:eastAsia="en-US"/>
        </w:rPr>
      </w:pPr>
      <w:r w:rsidRPr="00CB4B4B">
        <w:rPr>
          <w:i/>
          <w:iCs/>
          <w:lang w:eastAsia="en-US"/>
        </w:rPr>
        <w:t>Ashok (Samsung) comments and reiterate that 3rd sub use case of the KI#1 should be considered for conclusions.</w:t>
      </w:r>
    </w:p>
    <w:p w14:paraId="044F18A3" w14:textId="77777777" w:rsidR="002B3473" w:rsidRPr="00CB4B4B" w:rsidRDefault="002B3473" w:rsidP="002B3473">
      <w:pPr>
        <w:pStyle w:val="FP"/>
        <w:keepNext/>
        <w:rPr>
          <w:i/>
          <w:iCs/>
          <w:lang w:eastAsia="en-US"/>
        </w:rPr>
      </w:pPr>
      <w:r w:rsidRPr="00CB4B4B">
        <w:rPr>
          <w:i/>
          <w:iCs/>
          <w:lang w:eastAsia="en-US"/>
        </w:rPr>
        <w:t>Judy (Ericsson) provides r04</w:t>
      </w:r>
    </w:p>
    <w:p w14:paraId="6970D11F" w14:textId="77777777" w:rsidR="002B3473" w:rsidRPr="00CB4B4B" w:rsidRDefault="002B3473" w:rsidP="002B3473">
      <w:pPr>
        <w:pStyle w:val="FP"/>
        <w:keepNext/>
        <w:rPr>
          <w:i/>
          <w:iCs/>
          <w:lang w:eastAsia="en-US"/>
        </w:rPr>
      </w:pPr>
      <w:r w:rsidRPr="00CB4B4B">
        <w:rPr>
          <w:i/>
          <w:iCs/>
          <w:lang w:eastAsia="en-US"/>
        </w:rPr>
        <w:t>==== 9.X, 10.X Revisions Deadline ====</w:t>
      </w:r>
    </w:p>
    <w:p w14:paraId="28137D09" w14:textId="77777777" w:rsidR="002B3473" w:rsidRPr="00CB4B4B" w:rsidRDefault="002B3473" w:rsidP="002B3473">
      <w:pPr>
        <w:pStyle w:val="FP"/>
        <w:keepNext/>
        <w:rPr>
          <w:i/>
          <w:iCs/>
          <w:lang w:eastAsia="en-US"/>
        </w:rPr>
      </w:pPr>
      <w:r w:rsidRPr="00CB4B4B">
        <w:rPr>
          <w:i/>
          <w:iCs/>
          <w:lang w:eastAsia="en-US"/>
        </w:rPr>
        <w:t>Juan Zhang (Qualcomm) is OK with r04.</w:t>
      </w:r>
    </w:p>
    <w:p w14:paraId="0EB095E5" w14:textId="77777777" w:rsidR="002B3473" w:rsidRPr="00CB4B4B" w:rsidRDefault="002B3473" w:rsidP="002B3473">
      <w:pPr>
        <w:pStyle w:val="FP"/>
        <w:keepNext/>
        <w:rPr>
          <w:i/>
          <w:iCs/>
          <w:lang w:eastAsia="en-US"/>
        </w:rPr>
      </w:pPr>
      <w:r w:rsidRPr="00CB4B4B">
        <w:rPr>
          <w:i/>
          <w:iCs/>
          <w:lang w:eastAsia="en-US"/>
        </w:rPr>
        <w:t>Pallab (Nokia) OK to approve r04. Would like to co-sign</w:t>
      </w:r>
    </w:p>
    <w:p w14:paraId="27731A94" w14:textId="77777777" w:rsidR="002B3473" w:rsidRPr="00CB4B4B" w:rsidRDefault="002B3473" w:rsidP="002B3473">
      <w:pPr>
        <w:pStyle w:val="FP"/>
        <w:keepNext/>
        <w:rPr>
          <w:i/>
          <w:iCs/>
          <w:lang w:eastAsia="en-US"/>
        </w:rPr>
      </w:pPr>
      <w:r w:rsidRPr="00CB4B4B">
        <w:rPr>
          <w:i/>
          <w:iCs/>
          <w:lang w:eastAsia="en-US"/>
        </w:rPr>
        <w:t>Ashok (Samsung) provides comments</w:t>
      </w:r>
    </w:p>
    <w:p w14:paraId="05CF75F0" w14:textId="77777777" w:rsidR="002B3473" w:rsidRPr="00CB4B4B" w:rsidRDefault="002B3473" w:rsidP="002B3473">
      <w:pPr>
        <w:pStyle w:val="FP"/>
        <w:keepNext/>
        <w:rPr>
          <w:i/>
          <w:iCs/>
          <w:lang w:eastAsia="en-US"/>
        </w:rPr>
      </w:pPr>
      <w:r w:rsidRPr="00CB4B4B">
        <w:rPr>
          <w:i/>
          <w:iCs/>
          <w:lang w:eastAsia="en-US"/>
        </w:rPr>
        <w:t>Pallab (Nokia) supports Juan Zhang (Qualcomm) views</w:t>
      </w:r>
    </w:p>
    <w:p w14:paraId="02EC2752" w14:textId="77777777" w:rsidR="002B3473" w:rsidRPr="00CB4B4B" w:rsidRDefault="002B3473" w:rsidP="002B3473">
      <w:pPr>
        <w:pStyle w:val="FP"/>
        <w:keepNext/>
        <w:rPr>
          <w:i/>
          <w:iCs/>
          <w:lang w:eastAsia="en-US"/>
        </w:rPr>
      </w:pPr>
      <w:r w:rsidRPr="00CB4B4B">
        <w:rPr>
          <w:i/>
          <w:iCs/>
          <w:lang w:eastAsia="en-US"/>
        </w:rPr>
        <w:t>Judy (Ericsson) shared the view from Juan Zhang (Qualcomm)</w:t>
      </w:r>
    </w:p>
    <w:p w14:paraId="38AD31EE" w14:textId="77777777" w:rsidR="002B3473" w:rsidRPr="00CB4B4B" w:rsidRDefault="002B3473" w:rsidP="002B3473">
      <w:pPr>
        <w:pStyle w:val="FP"/>
        <w:keepNext/>
        <w:rPr>
          <w:i/>
          <w:iCs/>
          <w:lang w:eastAsia="en-US"/>
        </w:rPr>
      </w:pPr>
      <w:r w:rsidRPr="00CB4B4B">
        <w:rPr>
          <w:i/>
          <w:iCs/>
          <w:lang w:eastAsia="en-US"/>
        </w:rPr>
        <w:t>Susan (Huawei) is ok with r04 and there is no need to add the new NOTE proposed by Ashok (Samsung).</w:t>
      </w:r>
    </w:p>
    <w:p w14:paraId="676159B1" w14:textId="77777777" w:rsidR="002B3473" w:rsidRPr="00CB4B4B" w:rsidRDefault="002B3473" w:rsidP="002B3473">
      <w:pPr>
        <w:pStyle w:val="FP"/>
        <w:keepNext/>
        <w:rPr>
          <w:i/>
          <w:iCs/>
          <w:lang w:eastAsia="en-US"/>
        </w:rPr>
      </w:pPr>
    </w:p>
    <w:p w14:paraId="1CBAD12A" w14:textId="77777777" w:rsidR="002B3473" w:rsidRPr="00CB4B4B" w:rsidRDefault="002B3473" w:rsidP="002B3473">
      <w:pPr>
        <w:keepNext/>
        <w:rPr>
          <w:b/>
          <w:bCs/>
          <w:lang w:eastAsia="en-US"/>
        </w:rPr>
      </w:pPr>
      <w:r w:rsidRPr="00CB4B4B">
        <w:rPr>
          <w:b/>
          <w:bCs/>
          <w:lang w:eastAsia="en-US"/>
        </w:rPr>
        <w:t>Discussion and conclusion:</w:t>
      </w:r>
    </w:p>
    <w:p w14:paraId="230B5BF8" w14:textId="30499624" w:rsidR="002B3473" w:rsidRDefault="002B3473" w:rsidP="002B3473">
      <w:pPr>
        <w:rPr>
          <w:lang w:eastAsia="en-US"/>
        </w:rPr>
      </w:pPr>
      <w:r>
        <w:rPr>
          <w:lang w:eastAsia="en-US"/>
        </w:rPr>
        <w:t>r04 with changes was proposed. This was left for further discussion.</w:t>
      </w:r>
    </w:p>
    <w:p w14:paraId="30E30D40" w14:textId="77777777" w:rsidR="002B3473" w:rsidRPr="00CB4B4B" w:rsidRDefault="002B3473" w:rsidP="002B3473"/>
    <w:p w14:paraId="0C27E581" w14:textId="5D85A879" w:rsidR="002B3473" w:rsidRDefault="002B3473" w:rsidP="00341337">
      <w:pPr>
        <w:keepNext/>
        <w:pBdr>
          <w:top w:val="single" w:sz="4" w:space="1" w:color="auto"/>
        </w:pBdr>
        <w:rPr>
          <w:lang w:eastAsia="en-US"/>
        </w:rPr>
      </w:pPr>
      <w:r w:rsidRPr="00341337">
        <w:rPr>
          <w:color w:val="0000FF"/>
          <w:lang w:eastAsia="en-US"/>
        </w:rPr>
        <w:t>S2-2206314</w:t>
      </w:r>
      <w:r>
        <w:rPr>
          <w:lang w:eastAsia="en-US"/>
        </w:rPr>
        <w:t xml:space="preserve"> (P-CR) </w:t>
      </w:r>
      <w:r w:rsidR="00341337">
        <w:rPr>
          <w:lang w:eastAsia="en-US"/>
        </w:rPr>
        <w:t xml:space="preserve">23.700-87: KI#2, Sol#9 Update Supporting AR Communication (Source: Huawei, </w:t>
      </w:r>
      <w:proofErr w:type="spellStart"/>
      <w:r w:rsidR="00341337">
        <w:rPr>
          <w:lang w:eastAsia="en-US"/>
        </w:rPr>
        <w:t>HiSilicon</w:t>
      </w:r>
      <w:proofErr w:type="spellEnd"/>
      <w:r w:rsidR="00341337">
        <w:rPr>
          <w:lang w:eastAsia="en-US"/>
        </w:rPr>
        <w:t>)</w:t>
      </w:r>
    </w:p>
    <w:p w14:paraId="719C4852" w14:textId="77777777" w:rsidR="002B3473" w:rsidRPr="00DA12F6" w:rsidRDefault="002B3473" w:rsidP="002B3473">
      <w:pPr>
        <w:keepNext/>
        <w:rPr>
          <w:rFonts w:cs="Arial"/>
          <w:b/>
        </w:rPr>
      </w:pPr>
      <w:r w:rsidRPr="00DA12F6">
        <w:rPr>
          <w:rFonts w:cs="Arial"/>
          <w:b/>
        </w:rPr>
        <w:t>Discussion and conclusion:</w:t>
      </w:r>
    </w:p>
    <w:p w14:paraId="635FEDA5" w14:textId="442D894A" w:rsidR="002B3473" w:rsidRDefault="002B3473" w:rsidP="002B3473">
      <w:pPr>
        <w:rPr>
          <w:lang w:eastAsia="en-US"/>
        </w:rPr>
      </w:pPr>
      <w:r>
        <w:rPr>
          <w:lang w:eastAsia="en-US"/>
        </w:rPr>
        <w:t>r04 with an additional Editor's note was proposed. This was left for further discussion.</w:t>
      </w:r>
    </w:p>
    <w:p w14:paraId="39336270" w14:textId="03542E98" w:rsidR="008C54BF" w:rsidRDefault="008C54BF" w:rsidP="00B9736E">
      <w:pPr>
        <w:rPr>
          <w:lang w:eastAsia="en-US"/>
        </w:rPr>
      </w:pPr>
    </w:p>
    <w:p w14:paraId="40EF385C" w14:textId="16805FBF" w:rsidR="00191D51" w:rsidRDefault="00191D51" w:rsidP="00341337">
      <w:pPr>
        <w:keepNext/>
        <w:pBdr>
          <w:top w:val="single" w:sz="4" w:space="1" w:color="auto"/>
        </w:pBdr>
        <w:rPr>
          <w:lang w:eastAsia="en-US"/>
        </w:rPr>
      </w:pPr>
      <w:r w:rsidRPr="00341337">
        <w:rPr>
          <w:color w:val="0000FF"/>
          <w:lang w:eastAsia="en-US"/>
        </w:rPr>
        <w:t>S2-2206130</w:t>
      </w:r>
      <w:r>
        <w:rPr>
          <w:lang w:eastAsia="en-US"/>
        </w:rPr>
        <w:t xml:space="preserve"> (P-CR) </w:t>
      </w:r>
      <w:r w:rsidR="00341337">
        <w:rPr>
          <w:lang w:eastAsia="en-US"/>
        </w:rPr>
        <w:t>23.700-62: KI#1_evaluation_and_conclusion (Source: Vivo)</w:t>
      </w:r>
    </w:p>
    <w:p w14:paraId="3451EEE6" w14:textId="77777777" w:rsidR="00191D51" w:rsidRPr="00DA12F6" w:rsidRDefault="00191D51" w:rsidP="00191D51">
      <w:pPr>
        <w:keepNext/>
        <w:rPr>
          <w:rFonts w:cs="Arial"/>
          <w:b/>
        </w:rPr>
      </w:pPr>
      <w:r w:rsidRPr="00DA12F6">
        <w:rPr>
          <w:rFonts w:cs="Arial"/>
          <w:b/>
        </w:rPr>
        <w:t>Discussion and conclusion:</w:t>
      </w:r>
    </w:p>
    <w:p w14:paraId="4646C05A" w14:textId="6E25AE78" w:rsidR="00191D51" w:rsidRDefault="00191D51" w:rsidP="00191D51">
      <w:pPr>
        <w:rPr>
          <w:lang w:eastAsia="en-US"/>
        </w:rPr>
      </w:pPr>
      <w:r>
        <w:rPr>
          <w:lang w:eastAsia="en-US"/>
        </w:rPr>
        <w:t>r07 with additional changes was proposed. This was left for further discussion.</w:t>
      </w:r>
    </w:p>
    <w:p w14:paraId="234E0B86" w14:textId="77777777" w:rsidR="00191D51" w:rsidRDefault="00191D51" w:rsidP="00191D51">
      <w:pPr>
        <w:rPr>
          <w:lang w:eastAsia="en-US"/>
        </w:rPr>
      </w:pPr>
    </w:p>
    <w:p w14:paraId="3F4EF32B" w14:textId="4C408CFC" w:rsidR="00191D51" w:rsidRDefault="00191D51" w:rsidP="00341337">
      <w:pPr>
        <w:keepNext/>
        <w:pBdr>
          <w:top w:val="single" w:sz="4" w:space="1" w:color="auto"/>
        </w:pBdr>
        <w:rPr>
          <w:lang w:eastAsia="en-US"/>
        </w:rPr>
      </w:pPr>
      <w:r w:rsidRPr="00341337">
        <w:rPr>
          <w:color w:val="0000FF"/>
          <w:lang w:eastAsia="en-US"/>
        </w:rPr>
        <w:t>S2-2206447</w:t>
      </w:r>
      <w:r>
        <w:rPr>
          <w:lang w:eastAsia="en-US"/>
        </w:rPr>
        <w:t xml:space="preserve"> (P-CR) </w:t>
      </w:r>
      <w:r w:rsidR="00341337">
        <w:rPr>
          <w:lang w:eastAsia="en-US"/>
        </w:rPr>
        <w:t>23.700-81: KI#3 Interim conclusions (Source: CATT)</w:t>
      </w:r>
    </w:p>
    <w:p w14:paraId="52D38DBD" w14:textId="77777777" w:rsidR="00191D51" w:rsidRPr="00DA12F6" w:rsidRDefault="00191D51" w:rsidP="00191D51">
      <w:pPr>
        <w:keepNext/>
        <w:rPr>
          <w:rFonts w:cs="Arial"/>
          <w:b/>
        </w:rPr>
      </w:pPr>
      <w:r w:rsidRPr="00DA12F6">
        <w:rPr>
          <w:rFonts w:cs="Arial"/>
          <w:b/>
        </w:rPr>
        <w:t>Discussion and conclusion:</w:t>
      </w:r>
    </w:p>
    <w:p w14:paraId="18F172B0" w14:textId="335B11A0" w:rsidR="00191D51" w:rsidRDefault="00191D51" w:rsidP="00191D51">
      <w:pPr>
        <w:rPr>
          <w:lang w:eastAsia="en-US"/>
        </w:rPr>
      </w:pPr>
      <w:r>
        <w:rPr>
          <w:lang w:eastAsia="en-US"/>
        </w:rPr>
        <w:t>r05 with additional changes was proposed. This was left for further discussion.</w:t>
      </w:r>
    </w:p>
    <w:p w14:paraId="01C99A6A" w14:textId="77777777" w:rsidR="00191D51" w:rsidRDefault="00191D51" w:rsidP="00191D51">
      <w:pPr>
        <w:rPr>
          <w:lang w:eastAsia="en-US"/>
        </w:rPr>
      </w:pPr>
    </w:p>
    <w:p w14:paraId="70B3BF28" w14:textId="3CDA9955" w:rsidR="00191D51" w:rsidRDefault="00191D51" w:rsidP="00341337">
      <w:pPr>
        <w:keepNext/>
        <w:pBdr>
          <w:top w:val="single" w:sz="4" w:space="1" w:color="auto"/>
        </w:pBdr>
        <w:rPr>
          <w:lang w:eastAsia="en-US"/>
        </w:rPr>
      </w:pPr>
      <w:r w:rsidRPr="00341337">
        <w:rPr>
          <w:color w:val="0000FF"/>
          <w:lang w:eastAsia="en-US"/>
        </w:rPr>
        <w:t>S2-2206670</w:t>
      </w:r>
      <w:r>
        <w:rPr>
          <w:lang w:eastAsia="en-US"/>
        </w:rPr>
        <w:t xml:space="preserve"> (P-CR) </w:t>
      </w:r>
      <w:r w:rsidR="00341337">
        <w:rPr>
          <w:lang w:eastAsia="en-US"/>
        </w:rPr>
        <w:t>23.700-81: KI #4, Sol #12: Update to EN and Improvements (Source: Nokia, Nokia Shanghai Bell)</w:t>
      </w:r>
    </w:p>
    <w:p w14:paraId="3AB95BF7" w14:textId="77777777" w:rsidR="00191D51" w:rsidRPr="00DA12F6" w:rsidRDefault="00191D51" w:rsidP="00191D51">
      <w:pPr>
        <w:keepNext/>
        <w:rPr>
          <w:rFonts w:cs="Arial"/>
          <w:b/>
        </w:rPr>
      </w:pPr>
      <w:r w:rsidRPr="00DA12F6">
        <w:rPr>
          <w:rFonts w:cs="Arial"/>
          <w:b/>
        </w:rPr>
        <w:t>Discussion and conclusion:</w:t>
      </w:r>
    </w:p>
    <w:p w14:paraId="7409E513" w14:textId="26F31447" w:rsidR="00191D51" w:rsidRDefault="00191D51" w:rsidP="00191D51">
      <w:pPr>
        <w:rPr>
          <w:lang w:eastAsia="en-US"/>
        </w:rPr>
      </w:pPr>
      <w:r>
        <w:rPr>
          <w:lang w:eastAsia="en-US"/>
        </w:rPr>
        <w:t>r00 with an additional NOTE was proposed. This was left for further discussion.</w:t>
      </w:r>
    </w:p>
    <w:p w14:paraId="3AA5FBA5" w14:textId="77777777" w:rsidR="00191D51" w:rsidRDefault="00191D51" w:rsidP="00191D51">
      <w:pPr>
        <w:rPr>
          <w:lang w:eastAsia="en-US"/>
        </w:rPr>
      </w:pPr>
    </w:p>
    <w:p w14:paraId="5454B319" w14:textId="77777777" w:rsidR="00191D51" w:rsidRPr="009502E1" w:rsidRDefault="00191D51" w:rsidP="00191D51">
      <w:pPr>
        <w:keepNext/>
        <w:pBdr>
          <w:top w:val="single" w:sz="4" w:space="1" w:color="auto"/>
        </w:pBdr>
        <w:rPr>
          <w:b/>
          <w:lang w:eastAsia="en-US"/>
        </w:rPr>
      </w:pPr>
      <w:r w:rsidRPr="002515FA">
        <w:rPr>
          <w:color w:val="0000FF"/>
          <w:lang w:eastAsia="en-US"/>
        </w:rPr>
        <w:lastRenderedPageBreak/>
        <w:t>S2-2206</w:t>
      </w:r>
      <w:r>
        <w:rPr>
          <w:color w:val="0000FF"/>
          <w:lang w:eastAsia="en-US"/>
        </w:rPr>
        <w:t>679</w:t>
      </w:r>
      <w:r>
        <w:rPr>
          <w:lang w:eastAsia="en-US"/>
        </w:rPr>
        <w:t xml:space="preserve"> (P-CR) KI#4 Evaluation and Conclusion (Source: Nokia, Nokia Shanghai Bell)</w:t>
      </w:r>
    </w:p>
    <w:p w14:paraId="50679A61" w14:textId="77777777" w:rsidR="00191D51" w:rsidRPr="009502E1" w:rsidRDefault="00191D51" w:rsidP="00191D51">
      <w:pPr>
        <w:pStyle w:val="FP"/>
        <w:keepNext/>
        <w:rPr>
          <w:b/>
          <w:bCs/>
          <w:i/>
          <w:iCs/>
          <w:lang w:eastAsia="en-US"/>
        </w:rPr>
      </w:pPr>
      <w:r w:rsidRPr="009502E1">
        <w:rPr>
          <w:b/>
          <w:bCs/>
          <w:i/>
          <w:iCs/>
          <w:lang w:eastAsia="en-US"/>
        </w:rPr>
        <w:t>e-mail comments:</w:t>
      </w:r>
    </w:p>
    <w:p w14:paraId="319A499D" w14:textId="77777777" w:rsidR="00191D51" w:rsidRDefault="00191D51" w:rsidP="00191D51">
      <w:pPr>
        <w:pStyle w:val="FP"/>
        <w:keepNext/>
        <w:rPr>
          <w:i/>
          <w:iCs/>
          <w:lang w:eastAsia="en-US"/>
        </w:rPr>
      </w:pPr>
      <w:r>
        <w:rPr>
          <w:i/>
          <w:iCs/>
          <w:lang w:eastAsia="en-US"/>
        </w:rPr>
        <w:t xml:space="preserve">Malla (NTT DOCOMO) proposed that this </w:t>
      </w:r>
      <w:proofErr w:type="spellStart"/>
      <w:r>
        <w:rPr>
          <w:i/>
          <w:iCs/>
          <w:lang w:eastAsia="en-US"/>
        </w:rPr>
        <w:t>pCR</w:t>
      </w:r>
      <w:proofErr w:type="spellEnd"/>
      <w:r>
        <w:rPr>
          <w:i/>
          <w:iCs/>
          <w:lang w:eastAsia="en-US"/>
        </w:rPr>
        <w:t xml:space="preserve"> is merged into S2-2205537</w:t>
      </w:r>
    </w:p>
    <w:p w14:paraId="0706E5BA" w14:textId="77777777" w:rsidR="00191D51" w:rsidRDefault="00191D51" w:rsidP="00191D51">
      <w:pPr>
        <w:pStyle w:val="FP"/>
        <w:keepNext/>
        <w:rPr>
          <w:i/>
          <w:iCs/>
          <w:lang w:eastAsia="en-US"/>
        </w:rPr>
      </w:pPr>
      <w:r>
        <w:rPr>
          <w:i/>
          <w:iCs/>
          <w:lang w:eastAsia="en-US"/>
        </w:rPr>
        <w:t>Fabio (Nokia) replies to comments and provides r01.</w:t>
      </w:r>
    </w:p>
    <w:p w14:paraId="2EA7D44F" w14:textId="77777777" w:rsidR="00191D51" w:rsidRDefault="00191D51" w:rsidP="00191D51">
      <w:pPr>
        <w:pStyle w:val="FP"/>
        <w:keepNext/>
        <w:rPr>
          <w:i/>
          <w:iCs/>
          <w:lang w:eastAsia="en-US"/>
        </w:rPr>
      </w:pPr>
      <w:r>
        <w:rPr>
          <w:i/>
          <w:iCs/>
          <w:lang w:eastAsia="en-US"/>
        </w:rPr>
        <w:t>Malla (NTT DOCOMO) provides r02.</w:t>
      </w:r>
    </w:p>
    <w:p w14:paraId="778895F7" w14:textId="77777777" w:rsidR="00191D51" w:rsidRDefault="00191D51" w:rsidP="00191D51">
      <w:pPr>
        <w:pStyle w:val="FP"/>
        <w:keepNext/>
        <w:rPr>
          <w:i/>
          <w:iCs/>
          <w:lang w:eastAsia="en-US"/>
        </w:rPr>
      </w:pPr>
      <w:r>
        <w:rPr>
          <w:i/>
          <w:iCs/>
          <w:lang w:eastAsia="en-US"/>
        </w:rPr>
        <w:t>Zhang (Ericsson) object r00, r01, r02 and provides r03</w:t>
      </w:r>
    </w:p>
    <w:p w14:paraId="4DEE1892" w14:textId="77777777" w:rsidR="00191D51" w:rsidRDefault="00191D51" w:rsidP="00191D51">
      <w:pPr>
        <w:pStyle w:val="FP"/>
        <w:keepNext/>
        <w:rPr>
          <w:i/>
          <w:iCs/>
          <w:lang w:eastAsia="en-US"/>
        </w:rPr>
      </w:pPr>
      <w:r>
        <w:rPr>
          <w:i/>
          <w:iCs/>
          <w:lang w:eastAsia="en-US"/>
        </w:rPr>
        <w:t>Wang Yuan (Huawei) provides r04.</w:t>
      </w:r>
    </w:p>
    <w:p w14:paraId="42316BFC" w14:textId="77777777" w:rsidR="00191D51" w:rsidRDefault="00191D51" w:rsidP="00191D51">
      <w:pPr>
        <w:pStyle w:val="FP"/>
        <w:keepNext/>
        <w:rPr>
          <w:i/>
          <w:iCs/>
          <w:lang w:eastAsia="en-US"/>
        </w:rPr>
      </w:pPr>
      <w:r>
        <w:rPr>
          <w:i/>
          <w:iCs/>
          <w:lang w:eastAsia="en-US"/>
        </w:rPr>
        <w:t>Malla (NTT DOCOMO) provided r05 and objects r04.</w:t>
      </w:r>
    </w:p>
    <w:p w14:paraId="7D087F4E" w14:textId="77777777" w:rsidR="00191D51" w:rsidRDefault="00191D51" w:rsidP="00191D51">
      <w:pPr>
        <w:pStyle w:val="FP"/>
        <w:keepNext/>
        <w:rPr>
          <w:i/>
          <w:iCs/>
          <w:lang w:eastAsia="en-US"/>
        </w:rPr>
      </w:pPr>
      <w:proofErr w:type="spellStart"/>
      <w:r>
        <w:rPr>
          <w:i/>
          <w:iCs/>
          <w:lang w:eastAsia="en-US"/>
        </w:rPr>
        <w:t>Megha</w:t>
      </w:r>
      <w:proofErr w:type="spellEnd"/>
      <w:r>
        <w:rPr>
          <w:i/>
          <w:iCs/>
          <w:lang w:eastAsia="en-US"/>
        </w:rPr>
        <w:t xml:space="preserve"> (Intel) provides r06 and provides comments</w:t>
      </w:r>
    </w:p>
    <w:p w14:paraId="4A08CE98" w14:textId="77777777" w:rsidR="00191D51" w:rsidRDefault="00191D51" w:rsidP="00191D51">
      <w:pPr>
        <w:pStyle w:val="FP"/>
        <w:keepNext/>
        <w:rPr>
          <w:i/>
          <w:iCs/>
          <w:lang w:eastAsia="en-US"/>
        </w:rPr>
      </w:pPr>
      <w:proofErr w:type="spellStart"/>
      <w:r>
        <w:rPr>
          <w:i/>
          <w:iCs/>
          <w:lang w:eastAsia="en-US"/>
        </w:rPr>
        <w:t>xiaobo</w:t>
      </w:r>
      <w:proofErr w:type="spellEnd"/>
      <w:r>
        <w:rPr>
          <w:i/>
          <w:iCs/>
          <w:lang w:eastAsia="en-US"/>
        </w:rPr>
        <w:t>(vivo) provides comments and propose to capture EN and continue the detailed discussion in future meeting.</w:t>
      </w:r>
    </w:p>
    <w:p w14:paraId="4EEA6F6A" w14:textId="77777777" w:rsidR="00191D51" w:rsidRDefault="00191D51" w:rsidP="00191D51">
      <w:pPr>
        <w:pStyle w:val="FP"/>
        <w:keepNext/>
        <w:rPr>
          <w:i/>
          <w:iCs/>
          <w:lang w:eastAsia="en-US"/>
        </w:rPr>
      </w:pPr>
      <w:r>
        <w:rPr>
          <w:i/>
          <w:iCs/>
          <w:lang w:eastAsia="en-US"/>
        </w:rPr>
        <w:t>Wang Yuan (Huawei) objects r05/r06, and provides r07.</w:t>
      </w:r>
    </w:p>
    <w:p w14:paraId="12C11951" w14:textId="77777777" w:rsidR="00191D51" w:rsidRDefault="00191D51" w:rsidP="00191D51">
      <w:pPr>
        <w:pStyle w:val="FP"/>
        <w:keepNext/>
        <w:rPr>
          <w:i/>
          <w:iCs/>
          <w:lang w:eastAsia="en-US"/>
        </w:rPr>
      </w:pPr>
      <w:proofErr w:type="spellStart"/>
      <w:r>
        <w:rPr>
          <w:i/>
          <w:iCs/>
          <w:lang w:eastAsia="en-US"/>
        </w:rPr>
        <w:t>xiaobo</w:t>
      </w:r>
      <w:proofErr w:type="spellEnd"/>
      <w:r>
        <w:rPr>
          <w:i/>
          <w:iCs/>
          <w:lang w:eastAsia="en-US"/>
        </w:rPr>
        <w:t>(vivo) provides comments and prefer r05 or r06</w:t>
      </w:r>
    </w:p>
    <w:p w14:paraId="14F4E9CE" w14:textId="77777777" w:rsidR="00191D51" w:rsidRDefault="00191D51" w:rsidP="00191D51">
      <w:pPr>
        <w:pStyle w:val="FP"/>
        <w:keepNext/>
        <w:rPr>
          <w:i/>
          <w:iCs/>
          <w:lang w:eastAsia="en-US"/>
        </w:rPr>
      </w:pPr>
      <w:r>
        <w:rPr>
          <w:i/>
          <w:iCs/>
          <w:lang w:eastAsia="en-US"/>
        </w:rPr>
        <w:t>Fabio (Nokia) objects to all revision from r02 to r07 and provides r08.</w:t>
      </w:r>
    </w:p>
    <w:p w14:paraId="12BA5237" w14:textId="77777777" w:rsidR="00191D51" w:rsidRDefault="00191D51" w:rsidP="00191D51">
      <w:pPr>
        <w:pStyle w:val="FP"/>
        <w:keepNext/>
        <w:rPr>
          <w:i/>
          <w:iCs/>
          <w:lang w:eastAsia="en-US"/>
        </w:rPr>
      </w:pPr>
      <w:r>
        <w:rPr>
          <w:i/>
          <w:iCs/>
          <w:lang w:eastAsia="en-US"/>
        </w:rPr>
        <w:t>Zhang (Ericsson) object r08</w:t>
      </w:r>
    </w:p>
    <w:p w14:paraId="10F0BB4F" w14:textId="77777777" w:rsidR="00191D51" w:rsidRDefault="00191D51" w:rsidP="00191D51">
      <w:pPr>
        <w:pStyle w:val="FP"/>
        <w:keepNext/>
        <w:rPr>
          <w:i/>
          <w:iCs/>
          <w:lang w:eastAsia="en-US"/>
        </w:rPr>
      </w:pPr>
      <w:r>
        <w:rPr>
          <w:i/>
          <w:iCs/>
          <w:lang w:eastAsia="en-US"/>
        </w:rPr>
        <w:t>Fabio (Nokia) replies to comments.</w:t>
      </w:r>
    </w:p>
    <w:p w14:paraId="7E4E896E" w14:textId="77777777" w:rsidR="00191D51" w:rsidRDefault="00191D51" w:rsidP="00191D51">
      <w:pPr>
        <w:pStyle w:val="FP"/>
        <w:keepNext/>
        <w:rPr>
          <w:i/>
          <w:iCs/>
          <w:lang w:eastAsia="en-US"/>
        </w:rPr>
      </w:pPr>
      <w:r>
        <w:rPr>
          <w:i/>
          <w:iCs/>
          <w:lang w:eastAsia="en-US"/>
        </w:rPr>
        <w:t>Fabio (Nokia) replies to comments and provides r09.</w:t>
      </w:r>
    </w:p>
    <w:p w14:paraId="25FB48F5" w14:textId="77777777" w:rsidR="00191D51" w:rsidRDefault="00191D51" w:rsidP="00191D51">
      <w:pPr>
        <w:pStyle w:val="FP"/>
        <w:keepNext/>
        <w:rPr>
          <w:i/>
          <w:iCs/>
          <w:lang w:eastAsia="en-US"/>
        </w:rPr>
      </w:pPr>
      <w:r>
        <w:rPr>
          <w:i/>
          <w:iCs/>
          <w:lang w:eastAsia="en-US"/>
        </w:rPr>
        <w:t>Zhang (Ericsson) response to Fabio (Nokia) and provide r10</w:t>
      </w:r>
    </w:p>
    <w:p w14:paraId="342AAC8E" w14:textId="77777777" w:rsidR="00191D51" w:rsidRDefault="00191D51" w:rsidP="00191D51">
      <w:pPr>
        <w:pStyle w:val="FP"/>
        <w:keepNext/>
        <w:rPr>
          <w:i/>
          <w:iCs/>
          <w:lang w:eastAsia="en-US"/>
        </w:rPr>
      </w:pPr>
      <w:r>
        <w:rPr>
          <w:i/>
          <w:iCs/>
          <w:lang w:eastAsia="en-US"/>
        </w:rPr>
        <w:t>Fabio (Nokia) is not OK with r10 and replies to comments.</w:t>
      </w:r>
    </w:p>
    <w:p w14:paraId="642A9D59" w14:textId="77777777" w:rsidR="00191D51" w:rsidRDefault="00191D51" w:rsidP="00191D51">
      <w:pPr>
        <w:pStyle w:val="FP"/>
        <w:keepNext/>
        <w:rPr>
          <w:i/>
          <w:iCs/>
          <w:lang w:eastAsia="en-US"/>
        </w:rPr>
      </w:pPr>
      <w:r>
        <w:rPr>
          <w:i/>
          <w:iCs/>
          <w:lang w:eastAsia="en-US"/>
        </w:rPr>
        <w:t>==== 9.X, 10.X Revisions Deadline ====</w:t>
      </w:r>
    </w:p>
    <w:p w14:paraId="51E35066" w14:textId="77777777" w:rsidR="00191D51" w:rsidRDefault="00191D51" w:rsidP="00191D51">
      <w:pPr>
        <w:pStyle w:val="FP"/>
        <w:keepNext/>
        <w:rPr>
          <w:i/>
          <w:iCs/>
          <w:lang w:eastAsia="en-US"/>
        </w:rPr>
      </w:pPr>
      <w:r>
        <w:rPr>
          <w:i/>
          <w:iCs/>
          <w:lang w:eastAsia="en-US"/>
        </w:rPr>
        <w:t>Zhang (Ericsson) response to Fabio (Nokia) and object r09</w:t>
      </w:r>
    </w:p>
    <w:p w14:paraId="18903691" w14:textId="77777777" w:rsidR="00191D51" w:rsidRDefault="00191D51" w:rsidP="00191D51">
      <w:pPr>
        <w:pStyle w:val="FP"/>
        <w:keepNext/>
        <w:rPr>
          <w:i/>
          <w:iCs/>
          <w:lang w:eastAsia="en-US"/>
        </w:rPr>
      </w:pPr>
      <w:r>
        <w:rPr>
          <w:i/>
          <w:iCs/>
          <w:lang w:eastAsia="en-US"/>
        </w:rPr>
        <w:t>Fabio (Nokia) replies to comments from Zhang (Ericsson).</w:t>
      </w:r>
    </w:p>
    <w:p w14:paraId="6F8A2686" w14:textId="77777777" w:rsidR="00191D51" w:rsidRDefault="00191D51" w:rsidP="00191D51">
      <w:pPr>
        <w:pStyle w:val="FP"/>
        <w:keepNext/>
        <w:rPr>
          <w:i/>
          <w:iCs/>
          <w:lang w:eastAsia="en-US"/>
        </w:rPr>
      </w:pPr>
      <w:proofErr w:type="spellStart"/>
      <w:r>
        <w:rPr>
          <w:i/>
          <w:iCs/>
          <w:lang w:eastAsia="en-US"/>
        </w:rPr>
        <w:t>Aihua</w:t>
      </w:r>
      <w:proofErr w:type="spellEnd"/>
      <w:r>
        <w:rPr>
          <w:i/>
          <w:iCs/>
          <w:lang w:eastAsia="en-US"/>
        </w:rPr>
        <w:t xml:space="preserve"> (CMCC) provides comments and is fine with r09 or r10.</w:t>
      </w:r>
    </w:p>
    <w:p w14:paraId="21F4D852" w14:textId="77777777" w:rsidR="00191D51" w:rsidRDefault="00191D51" w:rsidP="00191D51">
      <w:pPr>
        <w:pStyle w:val="FP"/>
        <w:keepNext/>
        <w:rPr>
          <w:i/>
          <w:iCs/>
          <w:lang w:eastAsia="en-US"/>
        </w:rPr>
      </w:pPr>
      <w:r>
        <w:rPr>
          <w:i/>
          <w:iCs/>
          <w:lang w:eastAsia="en-US"/>
        </w:rPr>
        <w:t xml:space="preserve">Zhang (Ericsson) response to </w:t>
      </w:r>
      <w:proofErr w:type="spellStart"/>
      <w:r>
        <w:rPr>
          <w:i/>
          <w:iCs/>
          <w:lang w:eastAsia="en-US"/>
        </w:rPr>
        <w:t>Aihua</w:t>
      </w:r>
      <w:proofErr w:type="spellEnd"/>
      <w:r>
        <w:rPr>
          <w:i/>
          <w:iCs/>
          <w:lang w:eastAsia="en-US"/>
        </w:rPr>
        <w:t xml:space="preserve"> (CMCC) and Fabio (Nokia) and suggest to go with r10</w:t>
      </w:r>
    </w:p>
    <w:p w14:paraId="491B7C28" w14:textId="77777777" w:rsidR="00191D51" w:rsidRDefault="00191D51" w:rsidP="00191D51">
      <w:pPr>
        <w:pStyle w:val="FP"/>
        <w:keepNext/>
        <w:rPr>
          <w:i/>
          <w:iCs/>
          <w:lang w:eastAsia="en-US"/>
        </w:rPr>
      </w:pPr>
      <w:r>
        <w:rPr>
          <w:i/>
          <w:iCs/>
          <w:lang w:eastAsia="en-US"/>
        </w:rPr>
        <w:t>Fabio (Nokia) proposes to go with r09 and removing the first principle</w:t>
      </w:r>
    </w:p>
    <w:p w14:paraId="3E76F77A" w14:textId="77777777" w:rsidR="00191D51" w:rsidRDefault="00191D51" w:rsidP="00191D51">
      <w:pPr>
        <w:pStyle w:val="FP"/>
        <w:keepNext/>
        <w:rPr>
          <w:i/>
          <w:iCs/>
          <w:lang w:eastAsia="en-US"/>
        </w:rPr>
      </w:pPr>
      <w:r>
        <w:rPr>
          <w:i/>
          <w:iCs/>
          <w:lang w:eastAsia="en-US"/>
        </w:rPr>
        <w:t>Zhang (Ericsson) can go with r09 and removing the first bullet and change the third bullet to '3. For ADRF / NWDAF Data Storage Management, ADRF is configured with operator policies for data storage as defined in Solution#46.'</w:t>
      </w:r>
    </w:p>
    <w:p w14:paraId="7500E134" w14:textId="77777777" w:rsidR="00191D51" w:rsidRPr="00514122" w:rsidRDefault="00191D51" w:rsidP="00191D51">
      <w:pPr>
        <w:pStyle w:val="FP"/>
        <w:keepNext/>
        <w:rPr>
          <w:i/>
          <w:iCs/>
          <w:lang w:eastAsia="en-US"/>
        </w:rPr>
      </w:pPr>
      <w:r>
        <w:rPr>
          <w:i/>
          <w:iCs/>
          <w:lang w:eastAsia="en-US"/>
        </w:rPr>
        <w:t>Fabio (Nokia) agrees to Zhang (Ericsson)'s proposal, that is, r09 without the first bullet and change the third bullet to '3. For ADRF / NWDAF Data Storage Management, ADRF is configured with operator policies for data storage as defined in Solution#46.'</w:t>
      </w:r>
    </w:p>
    <w:p w14:paraId="3DCC7895" w14:textId="77777777" w:rsidR="00191D51" w:rsidRPr="00514122" w:rsidRDefault="00191D51" w:rsidP="00191D51">
      <w:pPr>
        <w:pStyle w:val="FP"/>
        <w:keepNext/>
        <w:rPr>
          <w:i/>
          <w:iCs/>
          <w:lang w:eastAsia="en-US"/>
        </w:rPr>
      </w:pPr>
    </w:p>
    <w:p w14:paraId="683ACD29" w14:textId="77777777" w:rsidR="00191D51" w:rsidRPr="00514122" w:rsidRDefault="00191D51" w:rsidP="00191D51">
      <w:pPr>
        <w:keepNext/>
        <w:rPr>
          <w:b/>
          <w:bCs/>
          <w:lang w:eastAsia="en-US"/>
        </w:rPr>
      </w:pPr>
      <w:r w:rsidRPr="00514122">
        <w:rPr>
          <w:b/>
          <w:bCs/>
          <w:lang w:eastAsia="en-US"/>
        </w:rPr>
        <w:t>Discussion and conclusion:</w:t>
      </w:r>
    </w:p>
    <w:p w14:paraId="52249D02" w14:textId="4B4AC02F" w:rsidR="00191D51" w:rsidRDefault="00191D51" w:rsidP="00191D51">
      <w:pPr>
        <w:rPr>
          <w:lang w:eastAsia="en-US"/>
        </w:rPr>
      </w:pPr>
      <w:r>
        <w:rPr>
          <w:lang w:eastAsia="en-US"/>
        </w:rPr>
        <w:t>r09 with changes was proposed. This was left for further discussion.</w:t>
      </w:r>
    </w:p>
    <w:p w14:paraId="32DD805A" w14:textId="77777777" w:rsidR="00191D51" w:rsidRDefault="00191D51" w:rsidP="00191D51">
      <w:pPr>
        <w:rPr>
          <w:lang w:eastAsia="en-US"/>
        </w:rPr>
      </w:pPr>
    </w:p>
    <w:p w14:paraId="321A52BF" w14:textId="77777777" w:rsidR="00191D51" w:rsidRPr="009502E1" w:rsidRDefault="00191D51" w:rsidP="00191D51">
      <w:pPr>
        <w:keepNext/>
        <w:pBdr>
          <w:top w:val="single" w:sz="4" w:space="1" w:color="auto"/>
        </w:pBdr>
        <w:rPr>
          <w:b/>
          <w:lang w:eastAsia="en-US"/>
        </w:rPr>
      </w:pPr>
      <w:r w:rsidRPr="002515FA">
        <w:rPr>
          <w:color w:val="0000FF"/>
          <w:lang w:eastAsia="en-US"/>
        </w:rPr>
        <w:t>S2-2208094</w:t>
      </w:r>
      <w:r>
        <w:rPr>
          <w:lang w:eastAsia="en-US"/>
        </w:rPr>
        <w:t xml:space="preserve"> (LS OUT) [DRAFT] LS on AR telephony communication media negotiation (Source: Huawei)</w:t>
      </w:r>
    </w:p>
    <w:p w14:paraId="36E532AB" w14:textId="77777777" w:rsidR="00191D51" w:rsidRPr="009502E1" w:rsidRDefault="00191D51" w:rsidP="00191D51">
      <w:pPr>
        <w:pStyle w:val="FP"/>
        <w:keepNext/>
        <w:rPr>
          <w:b/>
          <w:bCs/>
          <w:i/>
          <w:iCs/>
          <w:lang w:eastAsia="en-US"/>
        </w:rPr>
      </w:pPr>
      <w:r w:rsidRPr="009502E1">
        <w:rPr>
          <w:b/>
          <w:bCs/>
          <w:i/>
          <w:iCs/>
          <w:lang w:eastAsia="en-US"/>
        </w:rPr>
        <w:t>e-mail comments:</w:t>
      </w:r>
    </w:p>
    <w:p w14:paraId="11D59654" w14:textId="77777777" w:rsidR="00191D51" w:rsidRPr="00514122" w:rsidRDefault="00191D51" w:rsidP="00191D51">
      <w:pPr>
        <w:pStyle w:val="FP"/>
        <w:keepNext/>
        <w:rPr>
          <w:i/>
          <w:iCs/>
          <w:lang w:eastAsia="en-US"/>
        </w:rPr>
      </w:pPr>
      <w:r w:rsidRPr="00514122">
        <w:rPr>
          <w:i/>
          <w:iCs/>
          <w:lang w:eastAsia="en-US"/>
        </w:rPr>
        <w:t>Mu (Huawei) prefer to use the original version and offers a r02.</w:t>
      </w:r>
    </w:p>
    <w:p w14:paraId="49F4BD93" w14:textId="77777777" w:rsidR="00191D51" w:rsidRPr="00514122" w:rsidRDefault="00191D51" w:rsidP="00191D51">
      <w:pPr>
        <w:pStyle w:val="FP"/>
        <w:keepNext/>
        <w:rPr>
          <w:i/>
          <w:iCs/>
          <w:lang w:eastAsia="en-US"/>
        </w:rPr>
      </w:pPr>
      <w:r w:rsidRPr="00514122">
        <w:rPr>
          <w:i/>
          <w:iCs/>
          <w:lang w:eastAsia="en-US"/>
        </w:rPr>
        <w:t>Rainer (Nokia) replies and prefers r01.</w:t>
      </w:r>
    </w:p>
    <w:p w14:paraId="4D199EEC" w14:textId="77777777" w:rsidR="00191D51" w:rsidRPr="00514122" w:rsidRDefault="00191D51" w:rsidP="00191D51">
      <w:pPr>
        <w:pStyle w:val="FP"/>
        <w:keepNext/>
        <w:rPr>
          <w:i/>
          <w:iCs/>
          <w:lang w:eastAsia="en-US"/>
        </w:rPr>
      </w:pPr>
      <w:r w:rsidRPr="00514122">
        <w:rPr>
          <w:i/>
          <w:iCs/>
          <w:lang w:eastAsia="en-US"/>
        </w:rPr>
        <w:t>Mu (Huawei) clarifies</w:t>
      </w:r>
    </w:p>
    <w:p w14:paraId="6AF29A80" w14:textId="77777777" w:rsidR="00191D51" w:rsidRPr="00514122" w:rsidRDefault="00191D51" w:rsidP="00191D51">
      <w:pPr>
        <w:pStyle w:val="FP"/>
        <w:keepNext/>
        <w:rPr>
          <w:i/>
          <w:iCs/>
          <w:lang w:eastAsia="en-US"/>
        </w:rPr>
      </w:pPr>
      <w:r w:rsidRPr="00514122">
        <w:rPr>
          <w:i/>
          <w:iCs/>
          <w:lang w:eastAsia="en-US"/>
        </w:rPr>
        <w:t>==== 9.X, 10.X Revisions Deadline ====</w:t>
      </w:r>
    </w:p>
    <w:p w14:paraId="781E0760" w14:textId="77777777" w:rsidR="00191D51" w:rsidRPr="00514122" w:rsidRDefault="00191D51" w:rsidP="00191D51">
      <w:pPr>
        <w:pStyle w:val="FP"/>
        <w:keepNext/>
        <w:rPr>
          <w:i/>
          <w:iCs/>
          <w:lang w:eastAsia="en-US"/>
        </w:rPr>
      </w:pPr>
      <w:r w:rsidRPr="00514122">
        <w:rPr>
          <w:i/>
          <w:iCs/>
          <w:lang w:eastAsia="en-US"/>
        </w:rPr>
        <w:t>Mu (Huawei) propose to approve r02</w:t>
      </w:r>
    </w:p>
    <w:p w14:paraId="330DD6DA" w14:textId="77777777" w:rsidR="00191D51" w:rsidRPr="00514122" w:rsidRDefault="00191D51" w:rsidP="00191D51">
      <w:pPr>
        <w:pStyle w:val="FP"/>
        <w:keepNext/>
        <w:rPr>
          <w:i/>
          <w:iCs/>
          <w:lang w:eastAsia="en-US"/>
        </w:rPr>
      </w:pPr>
      <w:r w:rsidRPr="00514122">
        <w:rPr>
          <w:i/>
          <w:iCs/>
          <w:lang w:eastAsia="en-US"/>
        </w:rPr>
        <w:t>Rainer (Nokia) proposes to approve r01 and bring this up in CC#4 or CC#5.</w:t>
      </w:r>
    </w:p>
    <w:p w14:paraId="34F82F1B" w14:textId="77777777" w:rsidR="00191D51" w:rsidRPr="00514122" w:rsidRDefault="00191D51" w:rsidP="00191D51">
      <w:pPr>
        <w:pStyle w:val="FP"/>
        <w:keepNext/>
        <w:rPr>
          <w:i/>
          <w:iCs/>
          <w:lang w:eastAsia="en-US"/>
        </w:rPr>
      </w:pPr>
      <w:r w:rsidRPr="00514122">
        <w:rPr>
          <w:i/>
          <w:iCs/>
          <w:lang w:eastAsia="en-US"/>
        </w:rPr>
        <w:t>Mu (Huawei) agrees to bring this up in CC</w:t>
      </w:r>
    </w:p>
    <w:p w14:paraId="3033E458" w14:textId="77777777" w:rsidR="00191D51" w:rsidRPr="00514122" w:rsidRDefault="00191D51" w:rsidP="00191D51">
      <w:pPr>
        <w:pStyle w:val="FP"/>
        <w:keepNext/>
        <w:rPr>
          <w:i/>
          <w:iCs/>
          <w:lang w:eastAsia="en-US"/>
        </w:rPr>
      </w:pPr>
    </w:p>
    <w:p w14:paraId="51CBCD06" w14:textId="77777777" w:rsidR="00191D51" w:rsidRPr="00514122" w:rsidRDefault="00191D51" w:rsidP="00191D51">
      <w:pPr>
        <w:keepNext/>
        <w:rPr>
          <w:b/>
          <w:bCs/>
          <w:lang w:eastAsia="en-US"/>
        </w:rPr>
      </w:pPr>
      <w:r w:rsidRPr="00514122">
        <w:rPr>
          <w:b/>
          <w:bCs/>
          <w:lang w:eastAsia="en-US"/>
        </w:rPr>
        <w:t>Discussion and conclusion:</w:t>
      </w:r>
    </w:p>
    <w:p w14:paraId="12853CD8" w14:textId="0534DBE8" w:rsidR="00191D51" w:rsidRDefault="00191D51" w:rsidP="00191D51">
      <w:pPr>
        <w:rPr>
          <w:lang w:eastAsia="en-US"/>
        </w:rPr>
      </w:pPr>
      <w:r>
        <w:rPr>
          <w:lang w:eastAsia="en-US"/>
        </w:rPr>
        <w:t>r02 was proposed. This was left for further discussion.</w:t>
      </w:r>
    </w:p>
    <w:p w14:paraId="4F8C30C5" w14:textId="0CB3B898" w:rsidR="008C54BF" w:rsidRDefault="008C54BF" w:rsidP="00B9736E">
      <w:pPr>
        <w:rPr>
          <w:lang w:eastAsia="en-US"/>
        </w:rPr>
      </w:pPr>
    </w:p>
    <w:p w14:paraId="65BD55EA" w14:textId="72F1BF25" w:rsidR="00191D51" w:rsidRPr="001B271E" w:rsidRDefault="001B271E" w:rsidP="003711C2">
      <w:pPr>
        <w:keepNext/>
        <w:pBdr>
          <w:top w:val="single" w:sz="4" w:space="1" w:color="auto"/>
        </w:pBdr>
        <w:rPr>
          <w:b/>
          <w:bCs/>
          <w:lang w:eastAsia="en-US"/>
        </w:rPr>
      </w:pPr>
      <w:r w:rsidRPr="001B271E">
        <w:rPr>
          <w:b/>
          <w:bCs/>
          <w:lang w:eastAsia="en-US"/>
        </w:rPr>
        <w:t>Tao's Notes:</w:t>
      </w:r>
    </w:p>
    <w:p w14:paraId="44512339" w14:textId="77777777" w:rsidR="003711C2" w:rsidRDefault="003711C2" w:rsidP="003711C2">
      <w:pPr>
        <w:rPr>
          <w:lang w:eastAsia="en-US"/>
        </w:rPr>
      </w:pPr>
    </w:p>
    <w:p w14:paraId="4BC080D1" w14:textId="77777777" w:rsidR="001B271E" w:rsidRPr="009502E1" w:rsidRDefault="001B271E" w:rsidP="001B271E">
      <w:pPr>
        <w:keepNext/>
        <w:pBdr>
          <w:top w:val="single" w:sz="4" w:space="1" w:color="auto"/>
        </w:pBdr>
        <w:rPr>
          <w:b/>
          <w:lang w:eastAsia="en-US"/>
        </w:rPr>
      </w:pPr>
      <w:r w:rsidRPr="002515FA">
        <w:rPr>
          <w:color w:val="0000FF"/>
          <w:lang w:eastAsia="en-US"/>
        </w:rPr>
        <w:t>S2-2206769</w:t>
      </w:r>
      <w:r>
        <w:rPr>
          <w:lang w:eastAsia="en-US"/>
        </w:rPr>
        <w:t xml:space="preserve"> (P-CR) Evaluation and Conclusions for KI#2 (Source: Lenovo, Motorola Mobility, Apple, Broadcom, Tencent)</w:t>
      </w:r>
    </w:p>
    <w:p w14:paraId="331AAF83" w14:textId="77777777" w:rsidR="001B271E" w:rsidRPr="009502E1" w:rsidRDefault="001B271E" w:rsidP="001B271E">
      <w:pPr>
        <w:pStyle w:val="FP"/>
        <w:keepNext/>
        <w:rPr>
          <w:b/>
          <w:bCs/>
          <w:i/>
          <w:iCs/>
          <w:lang w:eastAsia="en-US"/>
        </w:rPr>
      </w:pPr>
      <w:r w:rsidRPr="009502E1">
        <w:rPr>
          <w:b/>
          <w:bCs/>
          <w:i/>
          <w:iCs/>
          <w:lang w:eastAsia="en-US"/>
        </w:rPr>
        <w:t>e-mail comments:</w:t>
      </w:r>
    </w:p>
    <w:p w14:paraId="21CC0969" w14:textId="77777777" w:rsidR="001B271E" w:rsidRPr="00514122" w:rsidRDefault="001B271E" w:rsidP="001B271E">
      <w:pPr>
        <w:pStyle w:val="FP"/>
        <w:keepNext/>
        <w:rPr>
          <w:i/>
          <w:iCs/>
          <w:lang w:eastAsia="en-US"/>
        </w:rPr>
      </w:pPr>
      <w:r w:rsidRPr="00514122">
        <w:rPr>
          <w:i/>
          <w:iCs/>
          <w:lang w:eastAsia="en-US"/>
        </w:rPr>
        <w:t>Apostolis (Lenovo) provides r01.</w:t>
      </w:r>
    </w:p>
    <w:p w14:paraId="2B91CC4D" w14:textId="77777777" w:rsidR="001B271E" w:rsidRPr="00514122" w:rsidRDefault="001B271E" w:rsidP="001B271E">
      <w:pPr>
        <w:pStyle w:val="FP"/>
        <w:keepNext/>
        <w:rPr>
          <w:i/>
          <w:iCs/>
          <w:lang w:eastAsia="en-US"/>
        </w:rPr>
      </w:pPr>
      <w:r w:rsidRPr="00514122">
        <w:rPr>
          <w:i/>
          <w:iCs/>
          <w:lang w:eastAsia="en-US"/>
        </w:rPr>
        <w:t>Susan (Huawei) propose to postpone this paper to next meeting.</w:t>
      </w:r>
    </w:p>
    <w:p w14:paraId="13576092" w14:textId="77777777" w:rsidR="001B271E" w:rsidRPr="00514122" w:rsidRDefault="001B271E" w:rsidP="001B271E">
      <w:pPr>
        <w:pStyle w:val="FP"/>
        <w:keepNext/>
        <w:rPr>
          <w:i/>
          <w:iCs/>
          <w:lang w:eastAsia="en-US"/>
        </w:rPr>
      </w:pPr>
      <w:r w:rsidRPr="00514122">
        <w:rPr>
          <w:i/>
          <w:iCs/>
          <w:lang w:eastAsia="en-US"/>
        </w:rPr>
        <w:t>Rainer (Nokia) replies.</w:t>
      </w:r>
    </w:p>
    <w:p w14:paraId="1A20762A" w14:textId="77777777" w:rsidR="001B271E" w:rsidRPr="00514122" w:rsidRDefault="001B271E" w:rsidP="001B271E">
      <w:pPr>
        <w:pStyle w:val="FP"/>
        <w:keepNext/>
        <w:rPr>
          <w:i/>
          <w:iCs/>
          <w:lang w:eastAsia="en-US"/>
        </w:rPr>
      </w:pPr>
      <w:r w:rsidRPr="00514122">
        <w:rPr>
          <w:i/>
          <w:iCs/>
          <w:lang w:eastAsia="en-US"/>
        </w:rPr>
        <w:t>Susan (Huawei) replies to Rainer (Nokia).</w:t>
      </w:r>
    </w:p>
    <w:p w14:paraId="6A61FAC7" w14:textId="77777777" w:rsidR="001B271E" w:rsidRPr="00514122" w:rsidRDefault="001B271E" w:rsidP="001B271E">
      <w:pPr>
        <w:pStyle w:val="FP"/>
        <w:keepNext/>
        <w:rPr>
          <w:i/>
          <w:iCs/>
          <w:lang w:eastAsia="en-US"/>
        </w:rPr>
      </w:pPr>
      <w:r w:rsidRPr="00514122">
        <w:rPr>
          <w:i/>
          <w:iCs/>
          <w:lang w:eastAsia="en-US"/>
        </w:rPr>
        <w:t>Apostolis (Lenovo) provides r02 and proposes to consider this in CC#4.</w:t>
      </w:r>
    </w:p>
    <w:p w14:paraId="4BDE961C" w14:textId="77777777" w:rsidR="001B271E" w:rsidRPr="00514122" w:rsidRDefault="001B271E" w:rsidP="001B271E">
      <w:pPr>
        <w:pStyle w:val="FP"/>
        <w:keepNext/>
        <w:rPr>
          <w:i/>
          <w:iCs/>
          <w:lang w:eastAsia="en-US"/>
        </w:rPr>
      </w:pPr>
      <w:r w:rsidRPr="00514122">
        <w:rPr>
          <w:i/>
          <w:iCs/>
          <w:lang w:eastAsia="en-US"/>
        </w:rPr>
        <w:t>==== 9.X, 10.X Revisions Deadline ====</w:t>
      </w:r>
    </w:p>
    <w:p w14:paraId="353186A4" w14:textId="77777777" w:rsidR="001B271E" w:rsidRPr="00514122" w:rsidRDefault="001B271E" w:rsidP="001B271E">
      <w:pPr>
        <w:pStyle w:val="FP"/>
        <w:keepNext/>
        <w:rPr>
          <w:i/>
          <w:iCs/>
          <w:lang w:eastAsia="en-US"/>
        </w:rPr>
      </w:pPr>
      <w:r w:rsidRPr="00514122">
        <w:rPr>
          <w:i/>
          <w:iCs/>
          <w:lang w:eastAsia="en-US"/>
        </w:rPr>
        <w:t>Dieter (Deutsche Telekom) objects to all revisions of this paper as commented earlier and copied here again.</w:t>
      </w:r>
    </w:p>
    <w:p w14:paraId="48070C95" w14:textId="77777777" w:rsidR="001B271E" w:rsidRPr="00514122" w:rsidRDefault="001B271E" w:rsidP="001B271E">
      <w:pPr>
        <w:pStyle w:val="FP"/>
        <w:keepNext/>
        <w:rPr>
          <w:i/>
          <w:iCs/>
          <w:lang w:eastAsia="en-US"/>
        </w:rPr>
      </w:pPr>
    </w:p>
    <w:p w14:paraId="517A8326" w14:textId="77777777" w:rsidR="001B271E" w:rsidRPr="00514122" w:rsidRDefault="001B271E" w:rsidP="001B271E">
      <w:pPr>
        <w:keepNext/>
        <w:rPr>
          <w:b/>
          <w:bCs/>
          <w:lang w:eastAsia="en-US"/>
        </w:rPr>
      </w:pPr>
      <w:r w:rsidRPr="00514122">
        <w:rPr>
          <w:b/>
          <w:bCs/>
          <w:lang w:eastAsia="en-US"/>
        </w:rPr>
        <w:t>Discussion and conclusion:</w:t>
      </w:r>
    </w:p>
    <w:p w14:paraId="2D6E2904" w14:textId="257304F4" w:rsidR="0043388D" w:rsidRPr="00F01600" w:rsidRDefault="001B271E" w:rsidP="0043388D">
      <w:pPr>
        <w:rPr>
          <w:b/>
          <w:bCs/>
          <w:lang w:eastAsia="en-US"/>
        </w:rPr>
      </w:pPr>
      <w:r>
        <w:rPr>
          <w:lang w:eastAsia="en-US"/>
        </w:rPr>
        <w:t xml:space="preserve">Lenovo provided some slides for a show of hands proposal </w:t>
      </w:r>
      <w:r w:rsidR="0043388D">
        <w:rPr>
          <w:lang w:eastAsia="en-US"/>
        </w:rPr>
        <w:t xml:space="preserve">in </w:t>
      </w:r>
      <w:r w:rsidR="0043388D" w:rsidRPr="00F01600">
        <w:rPr>
          <w:b/>
          <w:bCs/>
          <w:lang w:eastAsia="en-US"/>
        </w:rPr>
        <w:t>ATSSS_ph3 way forward for KI#2_v1.pptx</w:t>
      </w:r>
    </w:p>
    <w:p w14:paraId="76284F86" w14:textId="77777777" w:rsidR="0043388D" w:rsidRDefault="00000000" w:rsidP="0043388D">
      <w:pPr>
        <w:rPr>
          <w:lang w:eastAsia="en-US"/>
        </w:rPr>
      </w:pPr>
      <w:hyperlink r:id="rId11" w:history="1">
        <w:r w:rsidR="0043388D" w:rsidRPr="00482EA2">
          <w:rPr>
            <w:rStyle w:val="Hyperlink"/>
            <w:lang w:eastAsia="en-US"/>
          </w:rPr>
          <w:t>https://www.3gpp.org/ftp/tsg_sa/WG2_Arch/TSGS2_152E_Electronic_2022-08/INBOX/CCs/CC%234_2022-08-25_1300-1500_UTC/ATSSS_ph3%20way%20forward%20for%20KI%232_v1.pptx</w:t>
        </w:r>
      </w:hyperlink>
    </w:p>
    <w:p w14:paraId="037FB60E" w14:textId="0FC81D13" w:rsidR="0043388D" w:rsidRPr="0043388D" w:rsidRDefault="0043388D" w:rsidP="0043388D">
      <w:pPr>
        <w:pStyle w:val="FP"/>
        <w:rPr>
          <w:b/>
          <w:bCs/>
          <w:lang w:eastAsia="en-US"/>
        </w:rPr>
      </w:pPr>
      <w:r w:rsidRPr="0043388D">
        <w:rPr>
          <w:b/>
          <w:bCs/>
          <w:lang w:eastAsia="en-US"/>
        </w:rPr>
        <w:t>Questions for ATSSS_ph3, KI#2:</w:t>
      </w:r>
    </w:p>
    <w:p w14:paraId="54CCFB1F" w14:textId="77777777" w:rsidR="0043388D" w:rsidRDefault="0043388D" w:rsidP="0043388D">
      <w:pPr>
        <w:pStyle w:val="FP"/>
        <w:rPr>
          <w:lang w:eastAsia="en-US"/>
        </w:rPr>
      </w:pPr>
      <w:r w:rsidRPr="0043388D">
        <w:rPr>
          <w:b/>
          <w:bCs/>
          <w:lang w:eastAsia="en-US"/>
        </w:rPr>
        <w:t>Q1:</w:t>
      </w:r>
      <w:r>
        <w:rPr>
          <w:lang w:eastAsia="en-US"/>
        </w:rPr>
        <w:t xml:space="preserve"> For KI#2, shall the normative work be based on the MP-DCCP protocol (i.e., using Sol#2.1 as baseline)?</w:t>
      </w:r>
    </w:p>
    <w:p w14:paraId="7DA88913" w14:textId="77777777" w:rsidR="0043388D" w:rsidRDefault="0043388D" w:rsidP="0043388D">
      <w:pPr>
        <w:pStyle w:val="FP"/>
        <w:rPr>
          <w:lang w:eastAsia="en-US"/>
        </w:rPr>
      </w:pPr>
      <w:r w:rsidRPr="0043388D">
        <w:rPr>
          <w:b/>
          <w:bCs/>
          <w:lang w:eastAsia="en-US"/>
        </w:rPr>
        <w:t xml:space="preserve">Q2: </w:t>
      </w:r>
      <w:r>
        <w:rPr>
          <w:lang w:eastAsia="en-US"/>
        </w:rPr>
        <w:t>For KI#2, shall the normative work be based on the MP-QUIC protocol (i.e., using Sol#2.2 and/or Sol#2.3 as baseline)?</w:t>
      </w:r>
    </w:p>
    <w:p w14:paraId="5577D9A0" w14:textId="77777777" w:rsidR="0043388D" w:rsidRDefault="0043388D" w:rsidP="0043388D">
      <w:pPr>
        <w:pStyle w:val="FP"/>
        <w:rPr>
          <w:lang w:eastAsia="en-US"/>
        </w:rPr>
      </w:pPr>
    </w:p>
    <w:p w14:paraId="58FDAC71" w14:textId="77777777" w:rsidR="0043388D" w:rsidRPr="00514122" w:rsidRDefault="0043388D" w:rsidP="0043388D">
      <w:pPr>
        <w:keepNext/>
        <w:rPr>
          <w:b/>
          <w:bCs/>
          <w:lang w:eastAsia="en-US"/>
        </w:rPr>
      </w:pPr>
      <w:r w:rsidRPr="00514122">
        <w:rPr>
          <w:b/>
          <w:bCs/>
          <w:lang w:eastAsia="en-US"/>
        </w:rPr>
        <w:t>Discussion and conclusion:</w:t>
      </w:r>
    </w:p>
    <w:p w14:paraId="1D018EDC" w14:textId="57013654" w:rsidR="0043388D" w:rsidRDefault="0043388D" w:rsidP="0043388D">
      <w:pPr>
        <w:rPr>
          <w:lang w:eastAsia="en-US"/>
        </w:rPr>
      </w:pPr>
      <w:r>
        <w:rPr>
          <w:lang w:eastAsia="en-US"/>
        </w:rPr>
        <w:t xml:space="preserve">Deutsche Telekom did not think this can be resolved with a show of hands at this time as not all 3 solutions have been evaluated and preferred to do this if the issues are not resolved at the next meeting. Huawei agreed that it was too soon to hold a show of hands now as there are still many open questions to be discussed. </w:t>
      </w:r>
      <w:r w:rsidR="001C03F0">
        <w:rPr>
          <w:lang w:eastAsia="en-US"/>
        </w:rPr>
        <w:t>Lenovo asked for a show of hands now to see where support lies as there is only the next meeting to complete this work. Nokia agreed that this should be resolved as soon as possible and a show of hands should be held now. Deutsche Telekom added that there are more issues than which protocol to use which need to be resolved.</w:t>
      </w:r>
    </w:p>
    <w:p w14:paraId="7304C706" w14:textId="55FA3B94" w:rsidR="001C03F0" w:rsidRDefault="001C03F0" w:rsidP="0043388D">
      <w:pPr>
        <w:rPr>
          <w:lang w:eastAsia="en-US"/>
        </w:rPr>
      </w:pPr>
      <w:r>
        <w:rPr>
          <w:lang w:eastAsia="en-US"/>
        </w:rPr>
        <w:t>Indicative show of hands to gauge company support:</w:t>
      </w:r>
    </w:p>
    <w:p w14:paraId="7B2439D9" w14:textId="7BCC82B4" w:rsidR="0043388D" w:rsidRDefault="0043388D" w:rsidP="0043388D">
      <w:pPr>
        <w:rPr>
          <w:lang w:eastAsia="en-US"/>
        </w:rPr>
      </w:pPr>
      <w:r w:rsidRPr="001C03F0">
        <w:rPr>
          <w:b/>
          <w:bCs/>
          <w:lang w:eastAsia="en-US"/>
        </w:rPr>
        <w:t xml:space="preserve">Q1: </w:t>
      </w:r>
      <w:r>
        <w:rPr>
          <w:lang w:eastAsia="en-US"/>
        </w:rPr>
        <w:t>For KI#2, shall the normative work be based on the MP-DCCP protocol (i.e., using Sol#2.1 as baseline)?</w:t>
      </w:r>
    </w:p>
    <w:p w14:paraId="6FBF2521" w14:textId="422501FD" w:rsidR="001C03F0" w:rsidRPr="001C03F0" w:rsidRDefault="001C03F0" w:rsidP="001C03F0">
      <w:pPr>
        <w:rPr>
          <w:b/>
          <w:bCs/>
          <w:lang w:eastAsia="en-US"/>
        </w:rPr>
      </w:pPr>
      <w:r w:rsidRPr="001C03F0">
        <w:rPr>
          <w:b/>
          <w:bCs/>
          <w:lang w:eastAsia="en-US"/>
        </w:rPr>
        <w:t>Support:</w:t>
      </w:r>
      <w:r w:rsidRPr="001C03F0">
        <w:rPr>
          <w:b/>
          <w:bCs/>
          <w:lang w:eastAsia="en-US"/>
        </w:rPr>
        <w:tab/>
      </w:r>
      <w:r w:rsidRPr="001C03F0">
        <w:rPr>
          <w:b/>
          <w:bCs/>
          <w:lang w:eastAsia="en-US"/>
        </w:rPr>
        <w:tab/>
        <w:t>6</w:t>
      </w:r>
    </w:p>
    <w:p w14:paraId="30CFBD89" w14:textId="13005901" w:rsidR="0043388D" w:rsidRDefault="0043388D" w:rsidP="0043388D">
      <w:pPr>
        <w:rPr>
          <w:lang w:eastAsia="en-US"/>
        </w:rPr>
      </w:pPr>
      <w:r w:rsidRPr="001C03F0">
        <w:rPr>
          <w:b/>
          <w:bCs/>
          <w:lang w:eastAsia="en-US"/>
        </w:rPr>
        <w:t xml:space="preserve">Q2: </w:t>
      </w:r>
      <w:r>
        <w:rPr>
          <w:lang w:eastAsia="en-US"/>
        </w:rPr>
        <w:t>For KI#2, shall the normative work be based on the MP-QUIC protocol (i.e., using Sol#2.2 and/or Sol#2.3 as baseline)?</w:t>
      </w:r>
    </w:p>
    <w:p w14:paraId="36F34EEE" w14:textId="5493F1E0" w:rsidR="001C03F0" w:rsidRPr="001C03F0" w:rsidRDefault="001C03F0" w:rsidP="001C03F0">
      <w:pPr>
        <w:rPr>
          <w:b/>
          <w:bCs/>
          <w:lang w:eastAsia="en-US"/>
        </w:rPr>
      </w:pPr>
      <w:r w:rsidRPr="001C03F0">
        <w:rPr>
          <w:b/>
          <w:bCs/>
          <w:lang w:eastAsia="en-US"/>
        </w:rPr>
        <w:t>Support:</w:t>
      </w:r>
      <w:r w:rsidRPr="001C03F0">
        <w:rPr>
          <w:b/>
          <w:bCs/>
          <w:lang w:eastAsia="en-US"/>
        </w:rPr>
        <w:tab/>
      </w:r>
      <w:r w:rsidRPr="001C03F0">
        <w:rPr>
          <w:b/>
          <w:bCs/>
          <w:lang w:eastAsia="en-US"/>
        </w:rPr>
        <w:tab/>
        <w:t>2</w:t>
      </w:r>
      <w:r w:rsidR="002A7208">
        <w:rPr>
          <w:b/>
          <w:bCs/>
          <w:lang w:eastAsia="en-US"/>
        </w:rPr>
        <w:t>1</w:t>
      </w:r>
    </w:p>
    <w:p w14:paraId="0F633224" w14:textId="64C52301" w:rsidR="001C03F0" w:rsidRDefault="002A7208" w:rsidP="0043388D">
      <w:pPr>
        <w:rPr>
          <w:lang w:eastAsia="en-US"/>
        </w:rPr>
      </w:pPr>
      <w:r>
        <w:rPr>
          <w:lang w:eastAsia="en-US"/>
        </w:rPr>
        <w:t>The SA WG2 Chair commented that the solution update should be progressed and the work continued at the next meeting.</w:t>
      </w:r>
    </w:p>
    <w:p w14:paraId="706E8CA5" w14:textId="37CC39BC" w:rsidR="0043388D" w:rsidRDefault="0043388D" w:rsidP="0043388D">
      <w:pPr>
        <w:rPr>
          <w:lang w:eastAsia="en-US"/>
        </w:rPr>
      </w:pPr>
    </w:p>
    <w:p w14:paraId="16F1F23B" w14:textId="7FB82FBB" w:rsidR="002A7208" w:rsidRDefault="002A7208" w:rsidP="003711C2">
      <w:pPr>
        <w:keepNext/>
        <w:pBdr>
          <w:top w:val="single" w:sz="4" w:space="1" w:color="auto"/>
        </w:pBdr>
        <w:rPr>
          <w:lang w:eastAsia="en-US"/>
        </w:rPr>
      </w:pPr>
      <w:r w:rsidRPr="003711C2">
        <w:rPr>
          <w:color w:val="0000FF"/>
          <w:lang w:eastAsia="en-US"/>
        </w:rPr>
        <w:t>S2-2206563</w:t>
      </w:r>
      <w:r>
        <w:rPr>
          <w:lang w:eastAsia="en-US"/>
        </w:rPr>
        <w:t xml:space="preserve"> (P-CR) </w:t>
      </w:r>
      <w:r w:rsidR="003711C2">
        <w:rPr>
          <w:lang w:eastAsia="en-US"/>
        </w:rPr>
        <w:t xml:space="preserve">23.700-41: KI#3, New Sol: Support Area of Service not matching existing TA boundaries (Source: Huawei, </w:t>
      </w:r>
      <w:proofErr w:type="spellStart"/>
      <w:r w:rsidR="003711C2">
        <w:rPr>
          <w:lang w:eastAsia="en-US"/>
        </w:rPr>
        <w:t>HiSilicon</w:t>
      </w:r>
      <w:proofErr w:type="spellEnd"/>
      <w:r w:rsidR="003711C2">
        <w:rPr>
          <w:lang w:eastAsia="en-US"/>
        </w:rPr>
        <w:t>)</w:t>
      </w:r>
    </w:p>
    <w:p w14:paraId="5AE67B21" w14:textId="77777777" w:rsidR="002A7208" w:rsidRPr="00DA12F6" w:rsidRDefault="002A7208" w:rsidP="002A7208">
      <w:pPr>
        <w:keepNext/>
        <w:rPr>
          <w:rFonts w:cs="Arial"/>
          <w:b/>
        </w:rPr>
      </w:pPr>
      <w:r w:rsidRPr="00DA12F6">
        <w:rPr>
          <w:rFonts w:cs="Arial"/>
          <w:b/>
        </w:rPr>
        <w:t>Discussion and conclusion:</w:t>
      </w:r>
    </w:p>
    <w:p w14:paraId="44951800" w14:textId="77777777" w:rsidR="00DD1361" w:rsidRDefault="002A7208" w:rsidP="002A7208">
      <w:pPr>
        <w:rPr>
          <w:lang w:eastAsia="en-US"/>
        </w:rPr>
      </w:pPr>
      <w:r>
        <w:rPr>
          <w:lang w:eastAsia="en-US"/>
        </w:rPr>
        <w:t>Huawei proposed r01. This was left for further discussion.</w:t>
      </w:r>
    </w:p>
    <w:p w14:paraId="60C1B1BD" w14:textId="50DCE048" w:rsidR="002A7208" w:rsidRDefault="002A7208" w:rsidP="002A7208">
      <w:pPr>
        <w:rPr>
          <w:lang w:eastAsia="en-US"/>
        </w:rPr>
      </w:pPr>
    </w:p>
    <w:p w14:paraId="0D68C957" w14:textId="77777777" w:rsidR="00B50F1E" w:rsidRPr="009502E1" w:rsidRDefault="00B50F1E" w:rsidP="00B50F1E">
      <w:pPr>
        <w:keepNext/>
        <w:pBdr>
          <w:top w:val="single" w:sz="4" w:space="1" w:color="auto"/>
        </w:pBdr>
        <w:rPr>
          <w:b/>
          <w:lang w:eastAsia="en-US"/>
        </w:rPr>
      </w:pPr>
      <w:r w:rsidRPr="002515FA">
        <w:rPr>
          <w:color w:val="0000FF"/>
          <w:lang w:eastAsia="en-US"/>
        </w:rPr>
        <w:t>S2-2205888</w:t>
      </w:r>
      <w:r>
        <w:rPr>
          <w:lang w:eastAsia="en-US"/>
        </w:rPr>
        <w:t xml:space="preserve"> (P-CR) FS_5MBS_Ph2 KI#3 Evaluation and Conclusion (Source: China Mobile, CATT, vivo, ABS, ZTE)</w:t>
      </w:r>
    </w:p>
    <w:p w14:paraId="0800B3C6" w14:textId="77777777" w:rsidR="00B50F1E" w:rsidRPr="009502E1" w:rsidRDefault="00B50F1E" w:rsidP="00B50F1E">
      <w:pPr>
        <w:pStyle w:val="FP"/>
        <w:keepNext/>
        <w:rPr>
          <w:b/>
          <w:bCs/>
          <w:i/>
          <w:iCs/>
          <w:lang w:eastAsia="en-US"/>
        </w:rPr>
      </w:pPr>
      <w:r w:rsidRPr="009502E1">
        <w:rPr>
          <w:b/>
          <w:bCs/>
          <w:i/>
          <w:iCs/>
          <w:lang w:eastAsia="en-US"/>
        </w:rPr>
        <w:t>e-mail comments:</w:t>
      </w:r>
    </w:p>
    <w:p w14:paraId="1DFD6A01" w14:textId="77777777" w:rsidR="00B50F1E" w:rsidRPr="00514122" w:rsidRDefault="00B50F1E" w:rsidP="00B50F1E">
      <w:pPr>
        <w:pStyle w:val="FP"/>
        <w:keepNext/>
        <w:rPr>
          <w:i/>
          <w:iCs/>
          <w:lang w:eastAsia="en-US"/>
        </w:rPr>
      </w:pPr>
      <w:proofErr w:type="spellStart"/>
      <w:r w:rsidRPr="00514122">
        <w:rPr>
          <w:i/>
          <w:iCs/>
          <w:lang w:eastAsia="en-US"/>
        </w:rPr>
        <w:t>Aihua</w:t>
      </w:r>
      <w:proofErr w:type="spellEnd"/>
      <w:r w:rsidRPr="00514122">
        <w:rPr>
          <w:i/>
          <w:iCs/>
          <w:lang w:eastAsia="en-US"/>
        </w:rPr>
        <w:t>(CMCC) provides r01, which focuses on evaluation.</w:t>
      </w:r>
    </w:p>
    <w:p w14:paraId="1DD86F3F" w14:textId="77777777" w:rsidR="00B50F1E" w:rsidRPr="00514122" w:rsidRDefault="00B50F1E" w:rsidP="00B50F1E">
      <w:pPr>
        <w:pStyle w:val="FP"/>
        <w:keepNext/>
        <w:rPr>
          <w:i/>
          <w:iCs/>
          <w:lang w:eastAsia="en-US"/>
        </w:rPr>
      </w:pPr>
      <w:r w:rsidRPr="00514122">
        <w:rPr>
          <w:i/>
          <w:iCs/>
          <w:lang w:eastAsia="en-US"/>
        </w:rPr>
        <w:t>Judy (Ericsson) comments</w:t>
      </w:r>
    </w:p>
    <w:p w14:paraId="13309749" w14:textId="77777777" w:rsidR="00B50F1E" w:rsidRPr="00514122" w:rsidRDefault="00B50F1E" w:rsidP="00B50F1E">
      <w:pPr>
        <w:pStyle w:val="FP"/>
        <w:keepNext/>
        <w:rPr>
          <w:i/>
          <w:iCs/>
          <w:lang w:eastAsia="en-US"/>
        </w:rPr>
      </w:pPr>
      <w:r w:rsidRPr="00514122">
        <w:rPr>
          <w:i/>
          <w:iCs/>
          <w:lang w:eastAsia="en-US"/>
        </w:rPr>
        <w:t>Thomas(Nokia) provides r02, were comments identify parts that require further improvement</w:t>
      </w:r>
    </w:p>
    <w:p w14:paraId="4A28855D" w14:textId="77777777" w:rsidR="00B50F1E" w:rsidRPr="00514122" w:rsidRDefault="00B50F1E" w:rsidP="00B50F1E">
      <w:pPr>
        <w:pStyle w:val="FP"/>
        <w:keepNext/>
        <w:rPr>
          <w:i/>
          <w:iCs/>
          <w:lang w:eastAsia="en-US"/>
        </w:rPr>
      </w:pPr>
      <w:r w:rsidRPr="00514122">
        <w:rPr>
          <w:i/>
          <w:iCs/>
          <w:lang w:eastAsia="en-US"/>
        </w:rPr>
        <w:t>Haris(Qualcomm) provides r03</w:t>
      </w:r>
    </w:p>
    <w:p w14:paraId="0F912352" w14:textId="77777777" w:rsidR="00B50F1E" w:rsidRPr="00514122" w:rsidRDefault="00B50F1E" w:rsidP="00B50F1E">
      <w:pPr>
        <w:pStyle w:val="FP"/>
        <w:keepNext/>
        <w:rPr>
          <w:i/>
          <w:iCs/>
          <w:lang w:eastAsia="en-US"/>
        </w:rPr>
      </w:pPr>
      <w:proofErr w:type="spellStart"/>
      <w:r w:rsidRPr="00514122">
        <w:rPr>
          <w:i/>
          <w:iCs/>
          <w:lang w:eastAsia="en-US"/>
        </w:rPr>
        <w:t>Aihua</w:t>
      </w:r>
      <w:proofErr w:type="spellEnd"/>
      <w:r w:rsidRPr="00514122">
        <w:rPr>
          <w:i/>
          <w:iCs/>
          <w:lang w:eastAsia="en-US"/>
        </w:rPr>
        <w:t>(CMCC) replies and provides r04.</w:t>
      </w:r>
    </w:p>
    <w:p w14:paraId="4E04AECB" w14:textId="77777777" w:rsidR="00B50F1E" w:rsidRPr="00514122" w:rsidRDefault="00B50F1E" w:rsidP="00B50F1E">
      <w:pPr>
        <w:pStyle w:val="FP"/>
        <w:keepNext/>
        <w:rPr>
          <w:i/>
          <w:iCs/>
          <w:lang w:eastAsia="en-US"/>
        </w:rPr>
      </w:pPr>
      <w:r w:rsidRPr="00514122">
        <w:rPr>
          <w:i/>
          <w:iCs/>
          <w:lang w:eastAsia="en-US"/>
        </w:rPr>
        <w:t>Thomas(Nokia) provides r05.</w:t>
      </w:r>
    </w:p>
    <w:p w14:paraId="24B28FD1" w14:textId="77777777" w:rsidR="00B50F1E" w:rsidRPr="00514122" w:rsidRDefault="00B50F1E" w:rsidP="00B50F1E">
      <w:pPr>
        <w:pStyle w:val="FP"/>
        <w:keepNext/>
        <w:rPr>
          <w:i/>
          <w:iCs/>
          <w:lang w:eastAsia="en-US"/>
        </w:rPr>
      </w:pPr>
      <w:r w:rsidRPr="00514122">
        <w:rPr>
          <w:i/>
          <w:iCs/>
          <w:lang w:eastAsia="en-US"/>
        </w:rPr>
        <w:t>==== 9.X, 10.X Revisions Deadline ====</w:t>
      </w:r>
    </w:p>
    <w:p w14:paraId="7144183E" w14:textId="77777777" w:rsidR="00B50F1E" w:rsidRPr="00514122" w:rsidRDefault="00B50F1E" w:rsidP="00B50F1E">
      <w:pPr>
        <w:pStyle w:val="FP"/>
        <w:keepNext/>
        <w:rPr>
          <w:i/>
          <w:iCs/>
          <w:lang w:eastAsia="en-US"/>
        </w:rPr>
      </w:pPr>
      <w:proofErr w:type="spellStart"/>
      <w:r w:rsidRPr="00514122">
        <w:rPr>
          <w:i/>
          <w:iCs/>
          <w:lang w:eastAsia="en-US"/>
        </w:rPr>
        <w:t>Aihua</w:t>
      </w:r>
      <w:proofErr w:type="spellEnd"/>
      <w:r w:rsidRPr="00514122">
        <w:rPr>
          <w:i/>
          <w:iCs/>
          <w:lang w:eastAsia="en-US"/>
        </w:rPr>
        <w:t>(CMCC) proposes to discuss in CC#4 or CC#5.</w:t>
      </w:r>
    </w:p>
    <w:p w14:paraId="5C630220" w14:textId="77777777" w:rsidR="00B50F1E" w:rsidRPr="00514122" w:rsidRDefault="00B50F1E" w:rsidP="00B50F1E">
      <w:pPr>
        <w:pStyle w:val="FP"/>
        <w:keepNext/>
        <w:rPr>
          <w:i/>
          <w:iCs/>
          <w:lang w:eastAsia="en-US"/>
        </w:rPr>
      </w:pPr>
      <w:r w:rsidRPr="00514122">
        <w:rPr>
          <w:i/>
          <w:iCs/>
          <w:lang w:eastAsia="en-US"/>
        </w:rPr>
        <w:t>Thomas(Nokia) if fine with r05 +</w:t>
      </w:r>
    </w:p>
    <w:p w14:paraId="5D556C5A" w14:textId="77777777" w:rsidR="00B50F1E" w:rsidRPr="00514122" w:rsidRDefault="00B50F1E" w:rsidP="00B50F1E">
      <w:pPr>
        <w:pStyle w:val="FP"/>
        <w:keepNext/>
        <w:rPr>
          <w:i/>
          <w:iCs/>
          <w:lang w:eastAsia="en-US"/>
        </w:rPr>
      </w:pPr>
      <w:r w:rsidRPr="00514122">
        <w:rPr>
          <w:i/>
          <w:iCs/>
          <w:lang w:eastAsia="en-US"/>
        </w:rPr>
        <w:t>Change 'all these solutions have a substantial number of unresolved issues' -&gt; 'Editor´s note: unresolved issues of these solutions need to be addressed'</w:t>
      </w:r>
    </w:p>
    <w:p w14:paraId="312A93A9" w14:textId="77777777" w:rsidR="00B50F1E" w:rsidRPr="00514122" w:rsidRDefault="00B50F1E" w:rsidP="00B50F1E">
      <w:pPr>
        <w:pStyle w:val="FP"/>
        <w:keepNext/>
        <w:rPr>
          <w:i/>
          <w:iCs/>
          <w:lang w:eastAsia="en-US"/>
        </w:rPr>
      </w:pPr>
    </w:p>
    <w:p w14:paraId="496F8180" w14:textId="77777777" w:rsidR="00B50F1E" w:rsidRPr="00514122" w:rsidRDefault="00B50F1E" w:rsidP="00B50F1E">
      <w:pPr>
        <w:keepNext/>
        <w:rPr>
          <w:b/>
          <w:bCs/>
          <w:lang w:eastAsia="en-US"/>
        </w:rPr>
      </w:pPr>
      <w:r w:rsidRPr="00514122">
        <w:rPr>
          <w:b/>
          <w:bCs/>
          <w:lang w:eastAsia="en-US"/>
        </w:rPr>
        <w:t>Discussion and conclusion:</w:t>
      </w:r>
    </w:p>
    <w:p w14:paraId="2C7963E6" w14:textId="77777777" w:rsidR="00DD1361" w:rsidRDefault="00B50F1E" w:rsidP="00B50F1E">
      <w:pPr>
        <w:rPr>
          <w:lang w:eastAsia="en-US"/>
        </w:rPr>
      </w:pPr>
      <w:r>
        <w:rPr>
          <w:lang w:eastAsia="en-US"/>
        </w:rPr>
        <w:t>Ericsson commented that this is the last meeting for new solutions and objections suggesting that they are evaluations at this point will mean the proposed solutions are not included for evaluation. The SA WG2 Chair replied that this distinction cannot be done in CCs and companies were asked to work constructively to find a way forward.</w:t>
      </w:r>
    </w:p>
    <w:p w14:paraId="00FD4E87" w14:textId="26C69CC8" w:rsidR="00B50F1E" w:rsidRDefault="00B50F1E" w:rsidP="00B50F1E">
      <w:pPr>
        <w:rPr>
          <w:lang w:eastAsia="en-US"/>
        </w:rPr>
      </w:pPr>
      <w:r>
        <w:rPr>
          <w:lang w:eastAsia="en-US"/>
        </w:rPr>
        <w:t>r05 with changes was proposed. This was left for further discussion.</w:t>
      </w:r>
    </w:p>
    <w:p w14:paraId="3029ADEE" w14:textId="4A0261CC" w:rsidR="00191D51" w:rsidRDefault="00191D51" w:rsidP="00B9736E">
      <w:pPr>
        <w:rPr>
          <w:lang w:eastAsia="en-US"/>
        </w:rPr>
      </w:pPr>
    </w:p>
    <w:p w14:paraId="2978467F" w14:textId="77777777" w:rsidR="00B50F1E" w:rsidRPr="009502E1" w:rsidRDefault="00B50F1E" w:rsidP="00B50F1E">
      <w:pPr>
        <w:keepNext/>
        <w:pBdr>
          <w:top w:val="single" w:sz="4" w:space="1" w:color="auto"/>
        </w:pBdr>
        <w:rPr>
          <w:b/>
          <w:lang w:eastAsia="en-US"/>
        </w:rPr>
      </w:pPr>
      <w:r w:rsidRPr="002515FA">
        <w:rPr>
          <w:color w:val="0000FF"/>
          <w:lang w:eastAsia="en-US"/>
        </w:rPr>
        <w:lastRenderedPageBreak/>
        <w:t>S2-2205529</w:t>
      </w:r>
      <w:r>
        <w:rPr>
          <w:lang w:eastAsia="en-US"/>
        </w:rPr>
        <w:t xml:space="preserve"> (P-CR) KI#1, Evaluation and proposed Way Forward (Source: Ericsson)</w:t>
      </w:r>
    </w:p>
    <w:p w14:paraId="06353E72" w14:textId="77777777" w:rsidR="00B50F1E" w:rsidRPr="009502E1" w:rsidRDefault="00B50F1E" w:rsidP="00B50F1E">
      <w:pPr>
        <w:pStyle w:val="FP"/>
        <w:keepNext/>
        <w:rPr>
          <w:b/>
          <w:bCs/>
          <w:i/>
          <w:iCs/>
          <w:lang w:eastAsia="en-US"/>
        </w:rPr>
      </w:pPr>
      <w:r w:rsidRPr="009502E1">
        <w:rPr>
          <w:b/>
          <w:bCs/>
          <w:i/>
          <w:iCs/>
          <w:lang w:eastAsia="en-US"/>
        </w:rPr>
        <w:t>e-mail comments:</w:t>
      </w:r>
    </w:p>
    <w:p w14:paraId="43A959C1" w14:textId="77777777" w:rsidR="00B50F1E" w:rsidRPr="00514122" w:rsidRDefault="00B50F1E" w:rsidP="00B50F1E">
      <w:pPr>
        <w:pStyle w:val="FP"/>
        <w:keepNext/>
        <w:rPr>
          <w:i/>
          <w:iCs/>
          <w:lang w:eastAsia="en-US"/>
        </w:rPr>
      </w:pPr>
      <w:r w:rsidRPr="00514122">
        <w:rPr>
          <w:i/>
          <w:iCs/>
          <w:lang w:eastAsia="en-US"/>
        </w:rPr>
        <w:t>Changhong (Intel) proposes to use this paper as baseline for KI#1 evaluation and conclusion.</w:t>
      </w:r>
    </w:p>
    <w:p w14:paraId="52E51FBF" w14:textId="77777777" w:rsidR="00B50F1E" w:rsidRPr="00514122" w:rsidRDefault="00B50F1E" w:rsidP="00B50F1E">
      <w:pPr>
        <w:pStyle w:val="FP"/>
        <w:keepNext/>
        <w:rPr>
          <w:i/>
          <w:iCs/>
          <w:lang w:eastAsia="en-US"/>
        </w:rPr>
      </w:pPr>
      <w:r w:rsidRPr="00514122">
        <w:rPr>
          <w:i/>
          <w:iCs/>
          <w:lang w:eastAsia="en-US"/>
        </w:rPr>
        <w:t>Dimitris (Lenovo) provides initial comments</w:t>
      </w:r>
    </w:p>
    <w:p w14:paraId="3AFFCC09" w14:textId="77777777" w:rsidR="00B50F1E" w:rsidRPr="00514122" w:rsidRDefault="00B50F1E" w:rsidP="00B50F1E">
      <w:pPr>
        <w:pStyle w:val="FP"/>
        <w:keepNext/>
        <w:rPr>
          <w:i/>
          <w:iCs/>
          <w:lang w:eastAsia="en-US"/>
        </w:rPr>
      </w:pPr>
      <w:r w:rsidRPr="00514122">
        <w:rPr>
          <w:i/>
          <w:iCs/>
          <w:lang w:eastAsia="en-US"/>
        </w:rPr>
        <w:t>Wen (vivo) provides comments</w:t>
      </w:r>
    </w:p>
    <w:p w14:paraId="02435375" w14:textId="77777777" w:rsidR="00B50F1E" w:rsidRPr="00514122" w:rsidRDefault="00B50F1E" w:rsidP="00B50F1E">
      <w:pPr>
        <w:pStyle w:val="FP"/>
        <w:keepNext/>
        <w:rPr>
          <w:i/>
          <w:iCs/>
          <w:lang w:eastAsia="en-US"/>
        </w:rPr>
      </w:pPr>
      <w:r w:rsidRPr="00514122">
        <w:rPr>
          <w:i/>
          <w:iCs/>
          <w:lang w:eastAsia="en-US"/>
        </w:rPr>
        <w:t>Yang (OPPO) provides comments and proposals.</w:t>
      </w:r>
    </w:p>
    <w:p w14:paraId="6BE56F57" w14:textId="77777777" w:rsidR="00B50F1E" w:rsidRPr="00514122" w:rsidRDefault="00B50F1E" w:rsidP="00B50F1E">
      <w:pPr>
        <w:pStyle w:val="FP"/>
        <w:keepNext/>
        <w:rPr>
          <w:i/>
          <w:iCs/>
          <w:lang w:eastAsia="en-US"/>
        </w:rPr>
      </w:pPr>
      <w:r w:rsidRPr="00514122">
        <w:rPr>
          <w:i/>
          <w:iCs/>
          <w:lang w:eastAsia="en-US"/>
        </w:rPr>
        <w:t>Belen (Ericsson) provides r01</w:t>
      </w:r>
    </w:p>
    <w:p w14:paraId="5BED5385" w14:textId="77777777" w:rsidR="00B50F1E" w:rsidRPr="00514122" w:rsidRDefault="00B50F1E" w:rsidP="00B50F1E">
      <w:pPr>
        <w:pStyle w:val="FP"/>
        <w:keepNext/>
        <w:rPr>
          <w:i/>
          <w:iCs/>
          <w:lang w:eastAsia="en-US"/>
        </w:rPr>
      </w:pPr>
      <w:r w:rsidRPr="00514122">
        <w:rPr>
          <w:i/>
          <w:iCs/>
          <w:lang w:eastAsia="en-US"/>
        </w:rPr>
        <w:t>Yang (OPPO) provides r02 because r01 missed some proper evaluation</w:t>
      </w:r>
    </w:p>
    <w:p w14:paraId="3AA9E9E9" w14:textId="77777777" w:rsidR="00B50F1E" w:rsidRPr="00514122" w:rsidRDefault="00B50F1E" w:rsidP="00B50F1E">
      <w:pPr>
        <w:pStyle w:val="FP"/>
        <w:keepNext/>
        <w:rPr>
          <w:i/>
          <w:iCs/>
          <w:lang w:eastAsia="en-US"/>
        </w:rPr>
      </w:pPr>
      <w:r w:rsidRPr="00514122">
        <w:rPr>
          <w:i/>
          <w:iCs/>
          <w:lang w:eastAsia="en-US"/>
        </w:rPr>
        <w:t>Pallab (Nokia) provides r03</w:t>
      </w:r>
    </w:p>
    <w:p w14:paraId="237F6C42" w14:textId="77777777" w:rsidR="00B50F1E" w:rsidRPr="00514122" w:rsidRDefault="00B50F1E" w:rsidP="00B50F1E">
      <w:pPr>
        <w:pStyle w:val="FP"/>
        <w:keepNext/>
        <w:rPr>
          <w:i/>
          <w:iCs/>
          <w:lang w:eastAsia="en-US"/>
        </w:rPr>
      </w:pPr>
      <w:r w:rsidRPr="00514122">
        <w:rPr>
          <w:i/>
          <w:iCs/>
          <w:lang w:eastAsia="en-US"/>
        </w:rPr>
        <w:t>Yang (OPPO) asks Lenovo for more technical questions</w:t>
      </w:r>
    </w:p>
    <w:p w14:paraId="6A68E6EE" w14:textId="77777777" w:rsidR="00B50F1E" w:rsidRPr="00514122" w:rsidRDefault="00B50F1E" w:rsidP="00B50F1E">
      <w:pPr>
        <w:pStyle w:val="FP"/>
        <w:keepNext/>
        <w:rPr>
          <w:i/>
          <w:iCs/>
          <w:lang w:eastAsia="en-US"/>
        </w:rPr>
      </w:pPr>
      <w:r w:rsidRPr="00514122">
        <w:rPr>
          <w:i/>
          <w:iCs/>
          <w:lang w:eastAsia="en-US"/>
        </w:rPr>
        <w:t>Dimitris (Lenovo) responds to Hong (Qualcomm)</w:t>
      </w:r>
    </w:p>
    <w:p w14:paraId="55703930" w14:textId="77777777" w:rsidR="00B50F1E" w:rsidRPr="00514122" w:rsidRDefault="00B50F1E" w:rsidP="00B50F1E">
      <w:pPr>
        <w:pStyle w:val="FP"/>
        <w:keepNext/>
        <w:rPr>
          <w:i/>
          <w:iCs/>
          <w:lang w:eastAsia="en-US"/>
        </w:rPr>
      </w:pPr>
      <w:r w:rsidRPr="00514122">
        <w:rPr>
          <w:i/>
          <w:iCs/>
          <w:lang w:eastAsia="en-US"/>
        </w:rPr>
        <w:t>Hong (Qualcomm) replies to Dimitris.</w:t>
      </w:r>
    </w:p>
    <w:p w14:paraId="4D4EC286" w14:textId="77777777" w:rsidR="00B50F1E" w:rsidRPr="00514122" w:rsidRDefault="00B50F1E" w:rsidP="00B50F1E">
      <w:pPr>
        <w:pStyle w:val="FP"/>
        <w:keepNext/>
        <w:rPr>
          <w:i/>
          <w:iCs/>
          <w:lang w:eastAsia="en-US"/>
        </w:rPr>
      </w:pPr>
      <w:r w:rsidRPr="00514122">
        <w:rPr>
          <w:i/>
          <w:iCs/>
          <w:lang w:eastAsia="en-US"/>
        </w:rPr>
        <w:t>Mike (</w:t>
      </w:r>
      <w:proofErr w:type="spellStart"/>
      <w:r w:rsidRPr="00514122">
        <w:rPr>
          <w:i/>
          <w:iCs/>
          <w:lang w:eastAsia="en-US"/>
        </w:rPr>
        <w:t>InterDigital</w:t>
      </w:r>
      <w:proofErr w:type="spellEnd"/>
      <w:r w:rsidRPr="00514122">
        <w:rPr>
          <w:i/>
          <w:iCs/>
          <w:lang w:eastAsia="en-US"/>
        </w:rPr>
        <w:t>) provides r04</w:t>
      </w:r>
    </w:p>
    <w:p w14:paraId="61897195" w14:textId="77777777" w:rsidR="00B50F1E" w:rsidRPr="00514122" w:rsidRDefault="00B50F1E" w:rsidP="00B50F1E">
      <w:pPr>
        <w:pStyle w:val="FP"/>
        <w:keepNext/>
        <w:rPr>
          <w:i/>
          <w:iCs/>
          <w:lang w:eastAsia="en-US"/>
        </w:rPr>
      </w:pPr>
      <w:r w:rsidRPr="00514122">
        <w:rPr>
          <w:i/>
          <w:iCs/>
          <w:lang w:eastAsia="en-US"/>
        </w:rPr>
        <w:t>Dimitris (Lenovo) responds to Changhong</w:t>
      </w:r>
    </w:p>
    <w:p w14:paraId="70D75856" w14:textId="77777777" w:rsidR="00B50F1E" w:rsidRPr="00514122" w:rsidRDefault="00B50F1E" w:rsidP="00B50F1E">
      <w:pPr>
        <w:pStyle w:val="FP"/>
        <w:keepNext/>
        <w:rPr>
          <w:i/>
          <w:iCs/>
          <w:lang w:eastAsia="en-US"/>
        </w:rPr>
      </w:pPr>
      <w:r w:rsidRPr="00514122">
        <w:rPr>
          <w:i/>
          <w:iCs/>
          <w:lang w:eastAsia="en-US"/>
        </w:rPr>
        <w:t>Changhong (Intel) asks DK to clarify his comments.</w:t>
      </w:r>
    </w:p>
    <w:p w14:paraId="1064DB13" w14:textId="77777777" w:rsidR="00B50F1E" w:rsidRPr="00514122" w:rsidRDefault="00B50F1E" w:rsidP="00B50F1E">
      <w:pPr>
        <w:pStyle w:val="FP"/>
        <w:keepNext/>
        <w:rPr>
          <w:i/>
          <w:iCs/>
          <w:lang w:eastAsia="en-US"/>
        </w:rPr>
      </w:pPr>
      <w:r w:rsidRPr="00514122">
        <w:rPr>
          <w:i/>
          <w:iCs/>
          <w:lang w:eastAsia="en-US"/>
        </w:rPr>
        <w:t>Changhong (Intel) comments.</w:t>
      </w:r>
    </w:p>
    <w:p w14:paraId="083516E3" w14:textId="77777777" w:rsidR="00B50F1E" w:rsidRPr="00514122" w:rsidRDefault="00B50F1E" w:rsidP="00B50F1E">
      <w:pPr>
        <w:pStyle w:val="FP"/>
        <w:keepNext/>
        <w:rPr>
          <w:i/>
          <w:iCs/>
          <w:lang w:eastAsia="en-US"/>
        </w:rPr>
      </w:pPr>
      <w:r w:rsidRPr="00514122">
        <w:rPr>
          <w:i/>
          <w:iCs/>
          <w:lang w:eastAsia="en-US"/>
        </w:rPr>
        <w:t>Jicheol (Samsung) comments.</w:t>
      </w:r>
    </w:p>
    <w:p w14:paraId="77BBB1AB" w14:textId="77777777" w:rsidR="00B50F1E" w:rsidRPr="00514122" w:rsidRDefault="00B50F1E" w:rsidP="00B50F1E">
      <w:pPr>
        <w:pStyle w:val="FP"/>
        <w:keepNext/>
        <w:rPr>
          <w:i/>
          <w:iCs/>
          <w:lang w:eastAsia="en-US"/>
        </w:rPr>
      </w:pPr>
      <w:r w:rsidRPr="00514122">
        <w:rPr>
          <w:i/>
          <w:iCs/>
          <w:lang w:eastAsia="en-US"/>
        </w:rPr>
        <w:t>Dimitris (Lenovo) responds to Yang</w:t>
      </w:r>
    </w:p>
    <w:p w14:paraId="769BD797" w14:textId="77777777" w:rsidR="00B50F1E" w:rsidRPr="00514122" w:rsidRDefault="00B50F1E" w:rsidP="00B50F1E">
      <w:pPr>
        <w:pStyle w:val="FP"/>
        <w:keepNext/>
        <w:rPr>
          <w:i/>
          <w:iCs/>
          <w:lang w:eastAsia="en-US"/>
        </w:rPr>
      </w:pPr>
      <w:r w:rsidRPr="00514122">
        <w:rPr>
          <w:i/>
          <w:iCs/>
          <w:lang w:eastAsia="en-US"/>
        </w:rPr>
        <w:t>Yang (OPPO) responds to Dimitris</w:t>
      </w:r>
    </w:p>
    <w:p w14:paraId="53AAC067" w14:textId="77777777" w:rsidR="00B50F1E" w:rsidRPr="00514122" w:rsidRDefault="00B50F1E" w:rsidP="00B50F1E">
      <w:pPr>
        <w:pStyle w:val="FP"/>
        <w:keepNext/>
        <w:rPr>
          <w:i/>
          <w:iCs/>
          <w:lang w:eastAsia="en-US"/>
        </w:rPr>
      </w:pPr>
      <w:r w:rsidRPr="00514122">
        <w:rPr>
          <w:i/>
          <w:iCs/>
          <w:lang w:eastAsia="en-US"/>
        </w:rPr>
        <w:t>Wen (vivo) comments.</w:t>
      </w:r>
    </w:p>
    <w:p w14:paraId="58A415B2" w14:textId="77777777" w:rsidR="00B50F1E" w:rsidRPr="00514122" w:rsidRDefault="00B50F1E" w:rsidP="00B50F1E">
      <w:pPr>
        <w:pStyle w:val="FP"/>
        <w:keepNext/>
        <w:rPr>
          <w:i/>
          <w:iCs/>
          <w:lang w:eastAsia="en-US"/>
        </w:rPr>
      </w:pPr>
      <w:r w:rsidRPr="00514122">
        <w:rPr>
          <w:i/>
          <w:iCs/>
          <w:lang w:eastAsia="en-US"/>
        </w:rPr>
        <w:t>Pallab (Nokia) responds to Jicheol (Samsung)</w:t>
      </w:r>
    </w:p>
    <w:p w14:paraId="29E1252F" w14:textId="77777777" w:rsidR="00B50F1E" w:rsidRPr="00514122" w:rsidRDefault="00B50F1E" w:rsidP="00B50F1E">
      <w:pPr>
        <w:pStyle w:val="FP"/>
        <w:keepNext/>
        <w:rPr>
          <w:i/>
          <w:iCs/>
          <w:lang w:eastAsia="en-US"/>
        </w:rPr>
      </w:pPr>
      <w:r w:rsidRPr="00514122">
        <w:rPr>
          <w:i/>
          <w:iCs/>
          <w:lang w:eastAsia="en-US"/>
        </w:rPr>
        <w:t>Dimitris (Lenovo) provides responses</w:t>
      </w:r>
    </w:p>
    <w:p w14:paraId="3D5C358B" w14:textId="77777777" w:rsidR="00B50F1E" w:rsidRPr="00514122" w:rsidRDefault="00B50F1E" w:rsidP="00B50F1E">
      <w:pPr>
        <w:pStyle w:val="FP"/>
        <w:keepNext/>
        <w:rPr>
          <w:i/>
          <w:iCs/>
          <w:lang w:eastAsia="en-US"/>
        </w:rPr>
      </w:pPr>
      <w:r w:rsidRPr="00514122">
        <w:rPr>
          <w:i/>
          <w:iCs/>
          <w:lang w:eastAsia="en-US"/>
        </w:rPr>
        <w:t>Yang (OPPO) provides response to Lenovo</w:t>
      </w:r>
    </w:p>
    <w:p w14:paraId="157EFB8D" w14:textId="77777777" w:rsidR="00B50F1E" w:rsidRPr="00514122" w:rsidRDefault="00B50F1E" w:rsidP="00B50F1E">
      <w:pPr>
        <w:pStyle w:val="FP"/>
        <w:keepNext/>
        <w:rPr>
          <w:i/>
          <w:iCs/>
          <w:lang w:eastAsia="en-US"/>
        </w:rPr>
      </w:pPr>
      <w:r w:rsidRPr="00514122">
        <w:rPr>
          <w:i/>
          <w:iCs/>
          <w:lang w:eastAsia="en-US"/>
        </w:rPr>
        <w:t>LaeYoung (LGE) comments.</w:t>
      </w:r>
    </w:p>
    <w:p w14:paraId="438512D6" w14:textId="77777777" w:rsidR="00B50F1E" w:rsidRPr="00514122" w:rsidRDefault="00B50F1E" w:rsidP="00B50F1E">
      <w:pPr>
        <w:pStyle w:val="FP"/>
        <w:keepNext/>
        <w:rPr>
          <w:i/>
          <w:iCs/>
          <w:lang w:eastAsia="en-US"/>
        </w:rPr>
      </w:pPr>
      <w:r w:rsidRPr="00514122">
        <w:rPr>
          <w:i/>
          <w:iCs/>
          <w:lang w:eastAsia="en-US"/>
        </w:rPr>
        <w:t>Yang (OPPO) replies to vivo</w:t>
      </w:r>
    </w:p>
    <w:p w14:paraId="63306193" w14:textId="77777777" w:rsidR="00B50F1E" w:rsidRPr="00514122" w:rsidRDefault="00B50F1E" w:rsidP="00B50F1E">
      <w:pPr>
        <w:pStyle w:val="FP"/>
        <w:keepNext/>
        <w:rPr>
          <w:i/>
          <w:iCs/>
          <w:lang w:eastAsia="en-US"/>
        </w:rPr>
      </w:pPr>
      <w:r w:rsidRPr="00514122">
        <w:rPr>
          <w:i/>
          <w:iCs/>
          <w:lang w:eastAsia="en-US"/>
        </w:rPr>
        <w:t>Susan (Huawei) raises comments and provides r05.</w:t>
      </w:r>
    </w:p>
    <w:p w14:paraId="521C2954" w14:textId="77777777" w:rsidR="00B50F1E" w:rsidRPr="00514122" w:rsidRDefault="00B50F1E" w:rsidP="00B50F1E">
      <w:pPr>
        <w:pStyle w:val="FP"/>
        <w:keepNext/>
        <w:rPr>
          <w:i/>
          <w:iCs/>
          <w:lang w:eastAsia="en-US"/>
        </w:rPr>
      </w:pPr>
      <w:r w:rsidRPr="00514122">
        <w:rPr>
          <w:i/>
          <w:iCs/>
          <w:lang w:eastAsia="en-US"/>
        </w:rPr>
        <w:t>Dimitris (Lenovo) provides r06</w:t>
      </w:r>
    </w:p>
    <w:p w14:paraId="1D6A6F0F" w14:textId="77777777" w:rsidR="00B50F1E" w:rsidRPr="00514122" w:rsidRDefault="00B50F1E" w:rsidP="00B50F1E">
      <w:pPr>
        <w:pStyle w:val="FP"/>
        <w:keepNext/>
        <w:rPr>
          <w:i/>
          <w:iCs/>
          <w:lang w:eastAsia="en-US"/>
        </w:rPr>
      </w:pPr>
      <w:r w:rsidRPr="00514122">
        <w:rPr>
          <w:i/>
          <w:iCs/>
          <w:lang w:eastAsia="en-US"/>
        </w:rPr>
        <w:t>Belen (Ericsson) asks Lenovo and Huawei on r06/r05</w:t>
      </w:r>
    </w:p>
    <w:p w14:paraId="17334960" w14:textId="77777777" w:rsidR="00B50F1E" w:rsidRPr="00514122" w:rsidRDefault="00B50F1E" w:rsidP="00B50F1E">
      <w:pPr>
        <w:pStyle w:val="FP"/>
        <w:keepNext/>
        <w:rPr>
          <w:i/>
          <w:iCs/>
          <w:lang w:eastAsia="en-US"/>
        </w:rPr>
      </w:pPr>
      <w:r w:rsidRPr="00514122">
        <w:rPr>
          <w:i/>
          <w:iCs/>
          <w:lang w:eastAsia="en-US"/>
        </w:rPr>
        <w:t>Dimitris (Lenovo) responds to Belen</w:t>
      </w:r>
    </w:p>
    <w:p w14:paraId="2592A0D3" w14:textId="77777777" w:rsidR="00B50F1E" w:rsidRPr="00514122" w:rsidRDefault="00B50F1E" w:rsidP="00B50F1E">
      <w:pPr>
        <w:pStyle w:val="FP"/>
        <w:keepNext/>
        <w:rPr>
          <w:i/>
          <w:iCs/>
          <w:lang w:eastAsia="en-US"/>
        </w:rPr>
      </w:pPr>
      <w:r w:rsidRPr="00514122">
        <w:rPr>
          <w:i/>
          <w:iCs/>
          <w:lang w:eastAsia="en-US"/>
        </w:rPr>
        <w:t>LaeYoung (LGE) answers to Changhong (Intel).</w:t>
      </w:r>
    </w:p>
    <w:p w14:paraId="053073EE" w14:textId="77777777" w:rsidR="00B50F1E" w:rsidRPr="00514122" w:rsidRDefault="00B50F1E" w:rsidP="00B50F1E">
      <w:pPr>
        <w:pStyle w:val="FP"/>
        <w:keepNext/>
        <w:rPr>
          <w:i/>
          <w:iCs/>
          <w:lang w:eastAsia="en-US"/>
        </w:rPr>
      </w:pPr>
      <w:r w:rsidRPr="00514122">
        <w:rPr>
          <w:i/>
          <w:iCs/>
          <w:lang w:eastAsia="en-US"/>
        </w:rPr>
        <w:t>Dimitris (Lenovo) comments</w:t>
      </w:r>
    </w:p>
    <w:p w14:paraId="2EDC2A8F" w14:textId="77777777" w:rsidR="00B50F1E" w:rsidRPr="00514122" w:rsidRDefault="00B50F1E" w:rsidP="00B50F1E">
      <w:pPr>
        <w:pStyle w:val="FP"/>
        <w:keepNext/>
        <w:rPr>
          <w:i/>
          <w:iCs/>
          <w:lang w:eastAsia="en-US"/>
        </w:rPr>
      </w:pPr>
      <w:r w:rsidRPr="00514122">
        <w:rPr>
          <w:i/>
          <w:iCs/>
          <w:lang w:eastAsia="en-US"/>
        </w:rPr>
        <w:t>LaeYoung (LGE) replies to Dimitris (Lenovo).</w:t>
      </w:r>
    </w:p>
    <w:p w14:paraId="4F597329" w14:textId="77777777" w:rsidR="00B50F1E" w:rsidRPr="00514122" w:rsidRDefault="00B50F1E" w:rsidP="00B50F1E">
      <w:pPr>
        <w:pStyle w:val="FP"/>
        <w:keepNext/>
        <w:rPr>
          <w:i/>
          <w:iCs/>
          <w:lang w:eastAsia="en-US"/>
        </w:rPr>
      </w:pPr>
      <w:r w:rsidRPr="00514122">
        <w:rPr>
          <w:i/>
          <w:iCs/>
          <w:lang w:eastAsia="en-US"/>
        </w:rPr>
        <w:t>Mike (</w:t>
      </w:r>
      <w:proofErr w:type="spellStart"/>
      <w:r w:rsidRPr="00514122">
        <w:rPr>
          <w:i/>
          <w:iCs/>
          <w:lang w:eastAsia="en-US"/>
        </w:rPr>
        <w:t>InterDigital</w:t>
      </w:r>
      <w:proofErr w:type="spellEnd"/>
      <w:r w:rsidRPr="00514122">
        <w:rPr>
          <w:i/>
          <w:iCs/>
          <w:lang w:eastAsia="en-US"/>
        </w:rPr>
        <w:t>) comments and provides r07</w:t>
      </w:r>
    </w:p>
    <w:p w14:paraId="35A3C31D" w14:textId="77777777" w:rsidR="00B50F1E" w:rsidRPr="00514122" w:rsidRDefault="00B50F1E" w:rsidP="00B50F1E">
      <w:pPr>
        <w:pStyle w:val="FP"/>
        <w:keepNext/>
        <w:rPr>
          <w:i/>
          <w:iCs/>
          <w:lang w:eastAsia="en-US"/>
        </w:rPr>
      </w:pPr>
      <w:r w:rsidRPr="00514122">
        <w:rPr>
          <w:i/>
          <w:iCs/>
          <w:lang w:eastAsia="en-US"/>
        </w:rPr>
        <w:t>Hong (Qualcomm) comments and provide r08.</w:t>
      </w:r>
    </w:p>
    <w:p w14:paraId="6680F37E" w14:textId="77777777" w:rsidR="00B50F1E" w:rsidRPr="00514122" w:rsidRDefault="00B50F1E" w:rsidP="00B50F1E">
      <w:pPr>
        <w:pStyle w:val="FP"/>
        <w:keepNext/>
        <w:rPr>
          <w:i/>
          <w:iCs/>
          <w:lang w:eastAsia="en-US"/>
        </w:rPr>
      </w:pPr>
      <w:r w:rsidRPr="00514122">
        <w:rPr>
          <w:i/>
          <w:iCs/>
          <w:lang w:eastAsia="en-US"/>
        </w:rPr>
        <w:t>Pallab (Nokia) provides r09.</w:t>
      </w:r>
    </w:p>
    <w:p w14:paraId="7C0A1F4F" w14:textId="77777777" w:rsidR="00B50F1E" w:rsidRPr="00514122" w:rsidRDefault="00B50F1E" w:rsidP="00B50F1E">
      <w:pPr>
        <w:pStyle w:val="FP"/>
        <w:keepNext/>
        <w:rPr>
          <w:i/>
          <w:iCs/>
          <w:lang w:eastAsia="en-US"/>
        </w:rPr>
      </w:pPr>
      <w:r w:rsidRPr="00514122">
        <w:rPr>
          <w:i/>
          <w:iCs/>
          <w:lang w:eastAsia="en-US"/>
        </w:rPr>
        <w:t>LaeYoung (LGE) provides r10.</w:t>
      </w:r>
    </w:p>
    <w:p w14:paraId="2B60012D" w14:textId="77777777" w:rsidR="00B50F1E" w:rsidRPr="00514122" w:rsidRDefault="00B50F1E" w:rsidP="00B50F1E">
      <w:pPr>
        <w:pStyle w:val="FP"/>
        <w:keepNext/>
        <w:rPr>
          <w:i/>
          <w:iCs/>
          <w:lang w:eastAsia="en-US"/>
        </w:rPr>
      </w:pPr>
      <w:r w:rsidRPr="00514122">
        <w:rPr>
          <w:i/>
          <w:iCs/>
          <w:lang w:eastAsia="en-US"/>
        </w:rPr>
        <w:t>Changhong (Intel) suggests having a show of hands on the controversial topics for KI#1 at CC#4 or CC#5.</w:t>
      </w:r>
    </w:p>
    <w:p w14:paraId="1D19EF58" w14:textId="77777777" w:rsidR="00B50F1E" w:rsidRPr="00514122" w:rsidRDefault="00B50F1E" w:rsidP="00B50F1E">
      <w:pPr>
        <w:pStyle w:val="FP"/>
        <w:keepNext/>
        <w:rPr>
          <w:i/>
          <w:iCs/>
          <w:lang w:eastAsia="en-US"/>
        </w:rPr>
      </w:pPr>
      <w:r w:rsidRPr="00514122">
        <w:rPr>
          <w:i/>
          <w:iCs/>
          <w:lang w:eastAsia="en-US"/>
        </w:rPr>
        <w:t>Dimitris (Lenovo) disagrees with r09, r10 provides r11</w:t>
      </w:r>
    </w:p>
    <w:p w14:paraId="06FFCE33" w14:textId="77777777" w:rsidR="00B50F1E" w:rsidRPr="00514122" w:rsidRDefault="00B50F1E" w:rsidP="00B50F1E">
      <w:pPr>
        <w:pStyle w:val="FP"/>
        <w:keepNext/>
        <w:rPr>
          <w:i/>
          <w:iCs/>
          <w:lang w:eastAsia="en-US"/>
        </w:rPr>
      </w:pPr>
      <w:r w:rsidRPr="00514122">
        <w:rPr>
          <w:i/>
          <w:iCs/>
          <w:lang w:eastAsia="en-US"/>
        </w:rPr>
        <w:t>Dieter (Deutsche Telekom) comments.</w:t>
      </w:r>
    </w:p>
    <w:p w14:paraId="1E963C18" w14:textId="77777777" w:rsidR="00B50F1E" w:rsidRPr="00514122" w:rsidRDefault="00B50F1E" w:rsidP="00B50F1E">
      <w:pPr>
        <w:pStyle w:val="FP"/>
        <w:keepNext/>
        <w:rPr>
          <w:i/>
          <w:iCs/>
          <w:lang w:eastAsia="en-US"/>
        </w:rPr>
      </w:pPr>
      <w:r w:rsidRPr="00514122">
        <w:rPr>
          <w:i/>
          <w:iCs/>
          <w:lang w:eastAsia="en-US"/>
        </w:rPr>
        <w:t>Pallab (Nokia) disagrees with r10, r11</w:t>
      </w:r>
    </w:p>
    <w:p w14:paraId="048C15BA" w14:textId="77777777" w:rsidR="00B50F1E" w:rsidRPr="00514122" w:rsidRDefault="00B50F1E" w:rsidP="00B50F1E">
      <w:pPr>
        <w:pStyle w:val="FP"/>
        <w:keepNext/>
        <w:rPr>
          <w:i/>
          <w:iCs/>
          <w:lang w:eastAsia="en-US"/>
        </w:rPr>
      </w:pPr>
      <w:r w:rsidRPr="00514122">
        <w:rPr>
          <w:i/>
          <w:iCs/>
          <w:lang w:eastAsia="en-US"/>
        </w:rPr>
        <w:t>Belen (Ericsson) provides r13.</w:t>
      </w:r>
    </w:p>
    <w:p w14:paraId="0D2A2C1B" w14:textId="77777777" w:rsidR="00B50F1E" w:rsidRPr="00514122" w:rsidRDefault="00B50F1E" w:rsidP="00B50F1E">
      <w:pPr>
        <w:pStyle w:val="FP"/>
        <w:keepNext/>
        <w:rPr>
          <w:i/>
          <w:iCs/>
          <w:lang w:eastAsia="en-US"/>
        </w:rPr>
      </w:pPr>
      <w:r w:rsidRPr="00514122">
        <w:rPr>
          <w:i/>
          <w:iCs/>
          <w:lang w:eastAsia="en-US"/>
        </w:rPr>
        <w:t>Dimitris (Lenovo) disagrees with r13. Provides r14 including the two options for provisioning VPLMN specific URSP rule and re-instating the EN</w:t>
      </w:r>
    </w:p>
    <w:p w14:paraId="25EACFBE" w14:textId="77777777" w:rsidR="00B50F1E" w:rsidRPr="00514122" w:rsidRDefault="00B50F1E" w:rsidP="00B50F1E">
      <w:pPr>
        <w:pStyle w:val="FP"/>
        <w:keepNext/>
        <w:rPr>
          <w:i/>
          <w:iCs/>
          <w:lang w:eastAsia="en-US"/>
        </w:rPr>
      </w:pPr>
      <w:r w:rsidRPr="00514122">
        <w:rPr>
          <w:i/>
          <w:iCs/>
          <w:lang w:eastAsia="en-US"/>
        </w:rPr>
        <w:t>Pallab (Nokia) objects to r13.</w:t>
      </w:r>
    </w:p>
    <w:p w14:paraId="3C306DE3" w14:textId="77777777" w:rsidR="00B50F1E" w:rsidRPr="00514122" w:rsidRDefault="00B50F1E" w:rsidP="00B50F1E">
      <w:pPr>
        <w:pStyle w:val="FP"/>
        <w:keepNext/>
        <w:rPr>
          <w:i/>
          <w:iCs/>
          <w:lang w:eastAsia="en-US"/>
        </w:rPr>
      </w:pPr>
      <w:r w:rsidRPr="00514122">
        <w:rPr>
          <w:i/>
          <w:iCs/>
          <w:lang w:eastAsia="en-US"/>
        </w:rPr>
        <w:t xml:space="preserve">Yang (OPPO) </w:t>
      </w:r>
      <w:proofErr w:type="spellStart"/>
      <w:r w:rsidRPr="00514122">
        <w:rPr>
          <w:i/>
          <w:iCs/>
          <w:lang w:eastAsia="en-US"/>
        </w:rPr>
        <w:t>reask</w:t>
      </w:r>
      <w:proofErr w:type="spellEnd"/>
      <w:r w:rsidRPr="00514122">
        <w:rPr>
          <w:i/>
          <w:iCs/>
          <w:lang w:eastAsia="en-US"/>
        </w:rPr>
        <w:t xml:space="preserve"> question to Lenovo</w:t>
      </w:r>
    </w:p>
    <w:p w14:paraId="28F46A58" w14:textId="77777777" w:rsidR="00B50F1E" w:rsidRPr="00514122" w:rsidRDefault="00B50F1E" w:rsidP="00B50F1E">
      <w:pPr>
        <w:pStyle w:val="FP"/>
        <w:keepNext/>
        <w:rPr>
          <w:i/>
          <w:iCs/>
          <w:lang w:eastAsia="en-US"/>
        </w:rPr>
      </w:pPr>
      <w:r w:rsidRPr="00514122">
        <w:rPr>
          <w:i/>
          <w:iCs/>
          <w:lang w:eastAsia="en-US"/>
        </w:rPr>
        <w:t>Changhong (Intel) asks Pallab to clarify what service parameters from AF to H-PCF is missing from Rel-17.</w:t>
      </w:r>
    </w:p>
    <w:p w14:paraId="43A07362" w14:textId="77777777" w:rsidR="00B50F1E" w:rsidRPr="00514122" w:rsidRDefault="00B50F1E" w:rsidP="00B50F1E">
      <w:pPr>
        <w:pStyle w:val="FP"/>
        <w:keepNext/>
        <w:rPr>
          <w:i/>
          <w:iCs/>
          <w:lang w:eastAsia="en-US"/>
        </w:rPr>
      </w:pPr>
      <w:r w:rsidRPr="00514122">
        <w:rPr>
          <w:i/>
          <w:iCs/>
          <w:lang w:eastAsia="en-US"/>
        </w:rPr>
        <w:t>Dimitris (Lenovo) responds to Changhong.</w:t>
      </w:r>
    </w:p>
    <w:p w14:paraId="7D774007" w14:textId="77777777" w:rsidR="00B50F1E" w:rsidRPr="00514122" w:rsidRDefault="00B50F1E" w:rsidP="00B50F1E">
      <w:pPr>
        <w:pStyle w:val="FP"/>
        <w:keepNext/>
        <w:rPr>
          <w:i/>
          <w:iCs/>
          <w:lang w:eastAsia="en-US"/>
        </w:rPr>
      </w:pPr>
      <w:r w:rsidRPr="00514122">
        <w:rPr>
          <w:i/>
          <w:iCs/>
          <w:lang w:eastAsia="en-US"/>
        </w:rPr>
        <w:t>Mike (</w:t>
      </w:r>
      <w:proofErr w:type="spellStart"/>
      <w:r w:rsidRPr="00514122">
        <w:rPr>
          <w:i/>
          <w:iCs/>
          <w:lang w:eastAsia="en-US"/>
        </w:rPr>
        <w:t>InterDigital</w:t>
      </w:r>
      <w:proofErr w:type="spellEnd"/>
      <w:r w:rsidRPr="00514122">
        <w:rPr>
          <w:i/>
          <w:iCs/>
          <w:lang w:eastAsia="en-US"/>
        </w:rPr>
        <w:t>) replies is ok with r16</w:t>
      </w:r>
    </w:p>
    <w:p w14:paraId="62E04D0B" w14:textId="77777777" w:rsidR="00B50F1E" w:rsidRPr="00514122" w:rsidRDefault="00B50F1E" w:rsidP="00B50F1E">
      <w:pPr>
        <w:pStyle w:val="FP"/>
        <w:keepNext/>
        <w:rPr>
          <w:i/>
          <w:iCs/>
          <w:lang w:eastAsia="en-US"/>
        </w:rPr>
      </w:pPr>
      <w:r w:rsidRPr="00514122">
        <w:rPr>
          <w:i/>
          <w:iCs/>
          <w:lang w:eastAsia="en-US"/>
        </w:rPr>
        <w:t>Belen (Ericsson) provides r16, objects to r15</w:t>
      </w:r>
    </w:p>
    <w:p w14:paraId="51F88C9E" w14:textId="77777777" w:rsidR="00B50F1E" w:rsidRPr="00514122" w:rsidRDefault="00B50F1E" w:rsidP="00B50F1E">
      <w:pPr>
        <w:pStyle w:val="FP"/>
        <w:keepNext/>
        <w:rPr>
          <w:i/>
          <w:iCs/>
          <w:lang w:eastAsia="en-US"/>
        </w:rPr>
      </w:pPr>
      <w:r w:rsidRPr="00514122">
        <w:rPr>
          <w:i/>
          <w:iCs/>
          <w:lang w:eastAsia="en-US"/>
        </w:rPr>
        <w:t>Mike (</w:t>
      </w:r>
      <w:proofErr w:type="spellStart"/>
      <w:r w:rsidRPr="00514122">
        <w:rPr>
          <w:i/>
          <w:iCs/>
          <w:lang w:eastAsia="en-US"/>
        </w:rPr>
        <w:t>InterDigital</w:t>
      </w:r>
      <w:proofErr w:type="spellEnd"/>
      <w:r w:rsidRPr="00514122">
        <w:rPr>
          <w:i/>
          <w:iCs/>
          <w:lang w:eastAsia="en-US"/>
        </w:rPr>
        <w:t>) provides r15 and comments</w:t>
      </w:r>
    </w:p>
    <w:p w14:paraId="47375946" w14:textId="77777777" w:rsidR="00B50F1E" w:rsidRPr="00514122" w:rsidRDefault="00B50F1E" w:rsidP="00B50F1E">
      <w:pPr>
        <w:pStyle w:val="FP"/>
        <w:keepNext/>
        <w:rPr>
          <w:i/>
          <w:iCs/>
          <w:lang w:eastAsia="en-US"/>
        </w:rPr>
      </w:pPr>
      <w:r w:rsidRPr="00514122">
        <w:rPr>
          <w:i/>
          <w:iCs/>
          <w:lang w:eastAsia="en-US"/>
        </w:rPr>
        <w:t>Yang (OPPO) responds to Dimitris and think the UE behaviour needs some extra enhancements if we go with VPLMN specific RSD</w:t>
      </w:r>
    </w:p>
    <w:p w14:paraId="31689E09" w14:textId="77777777" w:rsidR="00B50F1E" w:rsidRPr="00514122" w:rsidRDefault="00B50F1E" w:rsidP="00B50F1E">
      <w:pPr>
        <w:pStyle w:val="FP"/>
        <w:keepNext/>
        <w:rPr>
          <w:i/>
          <w:iCs/>
          <w:lang w:eastAsia="en-US"/>
        </w:rPr>
      </w:pPr>
      <w:r w:rsidRPr="00514122">
        <w:rPr>
          <w:i/>
          <w:iCs/>
          <w:lang w:eastAsia="en-US"/>
        </w:rPr>
        <w:t>Hong (Qualcomm) comments.</w:t>
      </w:r>
    </w:p>
    <w:p w14:paraId="15837D50" w14:textId="77777777" w:rsidR="00B50F1E" w:rsidRPr="00514122" w:rsidRDefault="00B50F1E" w:rsidP="00B50F1E">
      <w:pPr>
        <w:pStyle w:val="FP"/>
        <w:keepNext/>
        <w:rPr>
          <w:i/>
          <w:iCs/>
          <w:lang w:eastAsia="en-US"/>
        </w:rPr>
      </w:pPr>
      <w:r w:rsidRPr="00514122">
        <w:rPr>
          <w:i/>
          <w:iCs/>
          <w:lang w:eastAsia="en-US"/>
        </w:rPr>
        <w:t>Pallab (Nokia) responds to Changhong (Intel)</w:t>
      </w:r>
    </w:p>
    <w:p w14:paraId="706B28D2" w14:textId="77777777" w:rsidR="00B50F1E" w:rsidRPr="00514122" w:rsidRDefault="00B50F1E" w:rsidP="00B50F1E">
      <w:pPr>
        <w:pStyle w:val="FP"/>
        <w:keepNext/>
        <w:rPr>
          <w:i/>
          <w:iCs/>
          <w:lang w:eastAsia="en-US"/>
        </w:rPr>
      </w:pPr>
      <w:r w:rsidRPr="00514122">
        <w:rPr>
          <w:i/>
          <w:iCs/>
          <w:lang w:eastAsia="en-US"/>
        </w:rPr>
        <w:t>Pallab (Nokia) objects to r15, 16 and provides r17.</w:t>
      </w:r>
    </w:p>
    <w:p w14:paraId="5A09FA6C" w14:textId="77777777" w:rsidR="00B50F1E" w:rsidRPr="00514122" w:rsidRDefault="00B50F1E" w:rsidP="00B50F1E">
      <w:pPr>
        <w:pStyle w:val="FP"/>
        <w:keepNext/>
        <w:rPr>
          <w:i/>
          <w:iCs/>
          <w:lang w:eastAsia="en-US"/>
        </w:rPr>
      </w:pPr>
      <w:r w:rsidRPr="00514122">
        <w:rPr>
          <w:i/>
          <w:iCs/>
          <w:lang w:eastAsia="en-US"/>
        </w:rPr>
        <w:t>Dimitris (Lenovo) does not agree with Oppo's UE behaviour description</w:t>
      </w:r>
    </w:p>
    <w:p w14:paraId="4BD8DE12" w14:textId="77777777" w:rsidR="00B50F1E" w:rsidRPr="00514122" w:rsidRDefault="00B50F1E" w:rsidP="00B50F1E">
      <w:pPr>
        <w:pStyle w:val="FP"/>
        <w:keepNext/>
        <w:rPr>
          <w:i/>
          <w:iCs/>
          <w:lang w:eastAsia="en-US"/>
        </w:rPr>
      </w:pPr>
      <w:r w:rsidRPr="00514122">
        <w:rPr>
          <w:i/>
          <w:iCs/>
          <w:lang w:eastAsia="en-US"/>
        </w:rPr>
        <w:t>Dimitris (Lenovo) provides r18 based on r17</w:t>
      </w:r>
    </w:p>
    <w:p w14:paraId="59CC3466" w14:textId="77777777" w:rsidR="00B50F1E" w:rsidRPr="00514122" w:rsidRDefault="00B50F1E" w:rsidP="00B50F1E">
      <w:pPr>
        <w:pStyle w:val="FP"/>
        <w:keepNext/>
        <w:rPr>
          <w:i/>
          <w:iCs/>
          <w:lang w:eastAsia="en-US"/>
        </w:rPr>
      </w:pPr>
      <w:r w:rsidRPr="00514122">
        <w:rPr>
          <w:i/>
          <w:iCs/>
          <w:lang w:eastAsia="en-US"/>
        </w:rPr>
        <w:t>Jicheol provides r19.</w:t>
      </w:r>
    </w:p>
    <w:p w14:paraId="0A03216C" w14:textId="77777777" w:rsidR="00B50F1E" w:rsidRPr="00514122" w:rsidRDefault="00B50F1E" w:rsidP="00B50F1E">
      <w:pPr>
        <w:pStyle w:val="FP"/>
        <w:keepNext/>
        <w:rPr>
          <w:i/>
          <w:iCs/>
          <w:lang w:eastAsia="en-US"/>
        </w:rPr>
      </w:pPr>
      <w:r w:rsidRPr="00514122">
        <w:rPr>
          <w:i/>
          <w:iCs/>
          <w:lang w:eastAsia="en-US"/>
        </w:rPr>
        <w:t>Jicheol provides the link for r19, which was missing from the previous e-mail.</w:t>
      </w:r>
    </w:p>
    <w:p w14:paraId="3525E315" w14:textId="77777777" w:rsidR="00B50F1E" w:rsidRPr="00514122" w:rsidRDefault="00B50F1E" w:rsidP="00B50F1E">
      <w:pPr>
        <w:pStyle w:val="FP"/>
        <w:keepNext/>
        <w:rPr>
          <w:i/>
          <w:iCs/>
          <w:lang w:eastAsia="en-US"/>
        </w:rPr>
      </w:pPr>
      <w:r w:rsidRPr="00514122">
        <w:rPr>
          <w:i/>
          <w:iCs/>
          <w:lang w:eastAsia="en-US"/>
        </w:rPr>
        <w:t>Pallab (Nokia) objects to r19</w:t>
      </w:r>
    </w:p>
    <w:p w14:paraId="098574F9" w14:textId="77777777" w:rsidR="00B50F1E" w:rsidRPr="00514122" w:rsidRDefault="00B50F1E" w:rsidP="00B50F1E">
      <w:pPr>
        <w:pStyle w:val="FP"/>
        <w:keepNext/>
        <w:rPr>
          <w:i/>
          <w:iCs/>
          <w:lang w:eastAsia="en-US"/>
        </w:rPr>
      </w:pPr>
      <w:r w:rsidRPr="00514122">
        <w:rPr>
          <w:i/>
          <w:iCs/>
          <w:lang w:eastAsia="en-US"/>
        </w:rPr>
        <w:t>Susan (Huawei) replies to Dimitris (Lenovo) on re-evaluation indication.</w:t>
      </w:r>
    </w:p>
    <w:p w14:paraId="5FE52DDA" w14:textId="77777777" w:rsidR="00B50F1E" w:rsidRPr="00514122" w:rsidRDefault="00B50F1E" w:rsidP="00B50F1E">
      <w:pPr>
        <w:pStyle w:val="FP"/>
        <w:keepNext/>
        <w:rPr>
          <w:i/>
          <w:iCs/>
          <w:lang w:eastAsia="en-US"/>
        </w:rPr>
      </w:pPr>
      <w:r w:rsidRPr="00514122">
        <w:rPr>
          <w:i/>
          <w:iCs/>
          <w:lang w:eastAsia="en-US"/>
        </w:rPr>
        <w:t>Susan (Huawei) replies to Hong (Qualcomm).</w:t>
      </w:r>
    </w:p>
    <w:p w14:paraId="761CE347" w14:textId="77777777" w:rsidR="00B50F1E" w:rsidRPr="00514122" w:rsidRDefault="00B50F1E" w:rsidP="00B50F1E">
      <w:pPr>
        <w:pStyle w:val="FP"/>
        <w:keepNext/>
        <w:rPr>
          <w:i/>
          <w:iCs/>
          <w:lang w:eastAsia="en-US"/>
        </w:rPr>
      </w:pPr>
      <w:r w:rsidRPr="00514122">
        <w:rPr>
          <w:i/>
          <w:iCs/>
          <w:lang w:eastAsia="en-US"/>
        </w:rPr>
        <w:t>Hong (Qualcomm) replies to Susan.</w:t>
      </w:r>
    </w:p>
    <w:p w14:paraId="4D4807E3" w14:textId="77777777" w:rsidR="00B50F1E" w:rsidRPr="00514122" w:rsidRDefault="00B50F1E" w:rsidP="00B50F1E">
      <w:pPr>
        <w:pStyle w:val="FP"/>
        <w:keepNext/>
        <w:rPr>
          <w:i/>
          <w:iCs/>
          <w:lang w:eastAsia="en-US"/>
        </w:rPr>
      </w:pPr>
      <w:r w:rsidRPr="00514122">
        <w:rPr>
          <w:i/>
          <w:iCs/>
          <w:lang w:eastAsia="en-US"/>
        </w:rPr>
        <w:t>Jicheol (Samsung) corrects the link to r19.</w:t>
      </w:r>
    </w:p>
    <w:p w14:paraId="5F637B49" w14:textId="77777777" w:rsidR="00B50F1E" w:rsidRPr="00514122" w:rsidRDefault="00B50F1E" w:rsidP="00B50F1E">
      <w:pPr>
        <w:pStyle w:val="FP"/>
        <w:keepNext/>
        <w:rPr>
          <w:i/>
          <w:iCs/>
          <w:lang w:eastAsia="en-US"/>
        </w:rPr>
      </w:pPr>
      <w:r w:rsidRPr="00514122">
        <w:rPr>
          <w:i/>
          <w:iCs/>
          <w:lang w:eastAsia="en-US"/>
        </w:rPr>
        <w:t>Mike (</w:t>
      </w:r>
      <w:proofErr w:type="spellStart"/>
      <w:r w:rsidRPr="00514122">
        <w:rPr>
          <w:i/>
          <w:iCs/>
          <w:lang w:eastAsia="en-US"/>
        </w:rPr>
        <w:t>InterDigital</w:t>
      </w:r>
      <w:proofErr w:type="spellEnd"/>
      <w:r w:rsidRPr="00514122">
        <w:rPr>
          <w:i/>
          <w:iCs/>
          <w:lang w:eastAsia="en-US"/>
        </w:rPr>
        <w:t>) comments and provides r20</w:t>
      </w:r>
    </w:p>
    <w:p w14:paraId="067D87F9" w14:textId="77777777" w:rsidR="00B50F1E" w:rsidRPr="00514122" w:rsidRDefault="00B50F1E" w:rsidP="00B50F1E">
      <w:pPr>
        <w:pStyle w:val="FP"/>
        <w:keepNext/>
        <w:rPr>
          <w:i/>
          <w:iCs/>
          <w:lang w:eastAsia="en-US"/>
        </w:rPr>
      </w:pPr>
      <w:r w:rsidRPr="00514122">
        <w:rPr>
          <w:i/>
          <w:iCs/>
          <w:lang w:eastAsia="en-US"/>
        </w:rPr>
        <w:t>Changhong (Intel) provides r20.</w:t>
      </w:r>
    </w:p>
    <w:p w14:paraId="18D616E1" w14:textId="77777777" w:rsidR="00B50F1E" w:rsidRPr="00514122" w:rsidRDefault="00B50F1E" w:rsidP="00B50F1E">
      <w:pPr>
        <w:pStyle w:val="FP"/>
        <w:keepNext/>
        <w:rPr>
          <w:i/>
          <w:iCs/>
          <w:lang w:eastAsia="en-US"/>
        </w:rPr>
      </w:pPr>
      <w:r w:rsidRPr="00514122">
        <w:rPr>
          <w:i/>
          <w:iCs/>
          <w:lang w:eastAsia="en-US"/>
        </w:rPr>
        <w:t>Hong (Qualcomm) replies to Mike.</w:t>
      </w:r>
    </w:p>
    <w:p w14:paraId="68386AC9" w14:textId="77777777" w:rsidR="00B50F1E" w:rsidRPr="00514122" w:rsidRDefault="00B50F1E" w:rsidP="00B50F1E">
      <w:pPr>
        <w:pStyle w:val="FP"/>
        <w:keepNext/>
        <w:rPr>
          <w:i/>
          <w:iCs/>
          <w:lang w:eastAsia="en-US"/>
        </w:rPr>
      </w:pPr>
      <w:r w:rsidRPr="00514122">
        <w:rPr>
          <w:i/>
          <w:iCs/>
          <w:lang w:eastAsia="en-US"/>
        </w:rPr>
        <w:lastRenderedPageBreak/>
        <w:t>Susan (Huawei) provides r21 and objects to all versions including 'VPLMN specific values on the Network Slice Selection, DNN Selection' in the terminology definition for 'VPLMN specific URSP Rules' .</w:t>
      </w:r>
    </w:p>
    <w:p w14:paraId="576591EF" w14:textId="77777777" w:rsidR="00B50F1E" w:rsidRPr="00514122" w:rsidRDefault="00B50F1E" w:rsidP="00B50F1E">
      <w:pPr>
        <w:pStyle w:val="FP"/>
        <w:keepNext/>
        <w:rPr>
          <w:i/>
          <w:iCs/>
          <w:lang w:eastAsia="en-US"/>
        </w:rPr>
      </w:pPr>
      <w:r w:rsidRPr="00514122">
        <w:rPr>
          <w:i/>
          <w:iCs/>
          <w:lang w:eastAsia="en-US"/>
        </w:rPr>
        <w:t>Farooq(AT&amp;T) provides Jicheol (Samsung) feedback.</w:t>
      </w:r>
    </w:p>
    <w:p w14:paraId="6E9C73C2" w14:textId="77777777" w:rsidR="00B50F1E" w:rsidRPr="00514122" w:rsidRDefault="00B50F1E" w:rsidP="00B50F1E">
      <w:pPr>
        <w:pStyle w:val="FP"/>
        <w:keepNext/>
        <w:rPr>
          <w:i/>
          <w:iCs/>
          <w:lang w:eastAsia="en-US"/>
        </w:rPr>
      </w:pPr>
      <w:r w:rsidRPr="00514122">
        <w:rPr>
          <w:i/>
          <w:iCs/>
          <w:lang w:eastAsia="en-US"/>
        </w:rPr>
        <w:t>Yang (OPPO) replies to Susan that PSI based solution can save more signalling in the following configuration</w:t>
      </w:r>
    </w:p>
    <w:p w14:paraId="0311D5F0" w14:textId="77777777" w:rsidR="00B50F1E" w:rsidRPr="00514122" w:rsidRDefault="00B50F1E" w:rsidP="00B50F1E">
      <w:pPr>
        <w:pStyle w:val="FP"/>
        <w:keepNext/>
        <w:rPr>
          <w:i/>
          <w:iCs/>
          <w:lang w:eastAsia="en-US"/>
        </w:rPr>
      </w:pPr>
      <w:r w:rsidRPr="00514122">
        <w:rPr>
          <w:i/>
          <w:iCs/>
          <w:lang w:eastAsia="en-US"/>
        </w:rPr>
        <w:t>Changhong (Intel) replies to Jicheol.</w:t>
      </w:r>
    </w:p>
    <w:p w14:paraId="5E49006C" w14:textId="77777777" w:rsidR="00B50F1E" w:rsidRPr="00514122" w:rsidRDefault="00B50F1E" w:rsidP="00B50F1E">
      <w:pPr>
        <w:pStyle w:val="FP"/>
        <w:keepNext/>
        <w:rPr>
          <w:i/>
          <w:iCs/>
          <w:lang w:eastAsia="en-US"/>
        </w:rPr>
      </w:pPr>
      <w:r w:rsidRPr="00514122">
        <w:rPr>
          <w:i/>
          <w:iCs/>
          <w:lang w:eastAsia="en-US"/>
        </w:rPr>
        <w:t>Changhong (Intel) provides r22 since r20 was occupied by others.</w:t>
      </w:r>
    </w:p>
    <w:p w14:paraId="31A21DD5" w14:textId="77777777" w:rsidR="00B50F1E" w:rsidRPr="00514122" w:rsidRDefault="00B50F1E" w:rsidP="00B50F1E">
      <w:pPr>
        <w:pStyle w:val="FP"/>
        <w:keepNext/>
        <w:rPr>
          <w:i/>
          <w:iCs/>
          <w:lang w:eastAsia="en-US"/>
        </w:rPr>
      </w:pPr>
      <w:r w:rsidRPr="00514122">
        <w:rPr>
          <w:i/>
          <w:iCs/>
          <w:lang w:eastAsia="en-US"/>
        </w:rPr>
        <w:t>LaeYoung (LGE) asks a Q.</w:t>
      </w:r>
    </w:p>
    <w:p w14:paraId="335F42C1" w14:textId="77777777" w:rsidR="00B50F1E" w:rsidRPr="00514122" w:rsidRDefault="00B50F1E" w:rsidP="00B50F1E">
      <w:pPr>
        <w:pStyle w:val="FP"/>
        <w:keepNext/>
        <w:rPr>
          <w:i/>
          <w:iCs/>
          <w:lang w:eastAsia="en-US"/>
        </w:rPr>
      </w:pPr>
      <w:r w:rsidRPr="00514122">
        <w:rPr>
          <w:i/>
          <w:iCs/>
          <w:lang w:eastAsia="en-US"/>
        </w:rPr>
        <w:t>Mike (</w:t>
      </w:r>
      <w:proofErr w:type="spellStart"/>
      <w:r w:rsidRPr="00514122">
        <w:rPr>
          <w:i/>
          <w:iCs/>
          <w:lang w:eastAsia="en-US"/>
        </w:rPr>
        <w:t>InterDigital</w:t>
      </w:r>
      <w:proofErr w:type="spellEnd"/>
      <w:r w:rsidRPr="00514122">
        <w:rPr>
          <w:i/>
          <w:iCs/>
          <w:lang w:eastAsia="en-US"/>
        </w:rPr>
        <w:t>) replies to Hong</w:t>
      </w:r>
    </w:p>
    <w:p w14:paraId="6890BFCD" w14:textId="77777777" w:rsidR="00B50F1E" w:rsidRPr="00514122" w:rsidRDefault="00B50F1E" w:rsidP="00B50F1E">
      <w:pPr>
        <w:pStyle w:val="FP"/>
        <w:keepNext/>
        <w:rPr>
          <w:i/>
          <w:iCs/>
          <w:lang w:eastAsia="en-US"/>
        </w:rPr>
      </w:pPr>
      <w:r w:rsidRPr="00514122">
        <w:rPr>
          <w:i/>
          <w:iCs/>
          <w:lang w:eastAsia="en-US"/>
        </w:rPr>
        <w:t>Changhong (Intel) provides r23.</w:t>
      </w:r>
    </w:p>
    <w:p w14:paraId="141B0593" w14:textId="77777777" w:rsidR="00B50F1E" w:rsidRPr="00514122" w:rsidRDefault="00B50F1E" w:rsidP="00B50F1E">
      <w:pPr>
        <w:pStyle w:val="FP"/>
        <w:keepNext/>
        <w:rPr>
          <w:i/>
          <w:iCs/>
          <w:lang w:eastAsia="en-US"/>
        </w:rPr>
      </w:pPr>
      <w:r w:rsidRPr="00514122">
        <w:rPr>
          <w:i/>
          <w:iCs/>
          <w:lang w:eastAsia="en-US"/>
        </w:rPr>
        <w:t>==== 9.X, 10.X Revisions Deadline ====</w:t>
      </w:r>
    </w:p>
    <w:p w14:paraId="6BB193AB" w14:textId="77777777" w:rsidR="00B50F1E" w:rsidRPr="00514122" w:rsidRDefault="00B50F1E" w:rsidP="00B50F1E">
      <w:pPr>
        <w:pStyle w:val="FP"/>
        <w:keepNext/>
        <w:rPr>
          <w:i/>
          <w:iCs/>
          <w:lang w:eastAsia="en-US"/>
        </w:rPr>
      </w:pPr>
      <w:r w:rsidRPr="00514122">
        <w:rPr>
          <w:i/>
          <w:iCs/>
          <w:lang w:eastAsia="en-US"/>
        </w:rPr>
        <w:t>Farooq (AT&amp;T) comments on r23.</w:t>
      </w:r>
    </w:p>
    <w:p w14:paraId="167AFAF7" w14:textId="77777777" w:rsidR="00B50F1E" w:rsidRPr="00514122" w:rsidRDefault="00B50F1E" w:rsidP="00B50F1E">
      <w:pPr>
        <w:pStyle w:val="FP"/>
        <w:keepNext/>
        <w:rPr>
          <w:i/>
          <w:iCs/>
          <w:lang w:eastAsia="en-US"/>
        </w:rPr>
      </w:pPr>
      <w:r w:rsidRPr="00514122">
        <w:rPr>
          <w:i/>
          <w:iCs/>
          <w:lang w:eastAsia="en-US"/>
        </w:rPr>
        <w:t>Farooq(AT&amp;T) rejects r23 and all revisions of the contribution that includes the text' It is FFS whether to support V-PCF generates and provides VPLMN specific URSP rules to the UE.'</w:t>
      </w:r>
    </w:p>
    <w:p w14:paraId="06FA8251" w14:textId="77777777" w:rsidR="00B50F1E" w:rsidRPr="00514122" w:rsidRDefault="00B50F1E" w:rsidP="00B50F1E">
      <w:pPr>
        <w:pStyle w:val="FP"/>
        <w:keepNext/>
        <w:rPr>
          <w:i/>
          <w:iCs/>
          <w:lang w:eastAsia="en-US"/>
        </w:rPr>
      </w:pPr>
      <w:r w:rsidRPr="00514122">
        <w:rPr>
          <w:i/>
          <w:iCs/>
          <w:lang w:eastAsia="en-US"/>
        </w:rPr>
        <w:t>Dieter (Deutsche Telekom) agrees with Farooq(AT&amp;T) and also cannot agree any revision that includes the text' It is FFS whether to support V-PCF generates and provides VPLMN specific URSP rules to the UE.'</w:t>
      </w:r>
    </w:p>
    <w:p w14:paraId="536613D3" w14:textId="77777777" w:rsidR="00B50F1E" w:rsidRPr="00514122" w:rsidRDefault="00B50F1E" w:rsidP="00B50F1E">
      <w:pPr>
        <w:pStyle w:val="FP"/>
        <w:keepNext/>
        <w:rPr>
          <w:i/>
          <w:iCs/>
          <w:lang w:eastAsia="en-US"/>
        </w:rPr>
      </w:pPr>
      <w:r w:rsidRPr="00514122">
        <w:rPr>
          <w:i/>
          <w:iCs/>
          <w:lang w:eastAsia="en-US"/>
        </w:rPr>
        <w:t>Dieter (Deutsche Telekom) agrees with Farooq(AT&amp;T) .</w:t>
      </w:r>
    </w:p>
    <w:p w14:paraId="0E135A8D" w14:textId="77777777" w:rsidR="00B50F1E" w:rsidRPr="00514122" w:rsidRDefault="00B50F1E" w:rsidP="00B50F1E">
      <w:pPr>
        <w:pStyle w:val="FP"/>
        <w:keepNext/>
        <w:rPr>
          <w:i/>
          <w:iCs/>
          <w:lang w:eastAsia="en-US"/>
        </w:rPr>
      </w:pPr>
      <w:r w:rsidRPr="00514122">
        <w:rPr>
          <w:i/>
          <w:iCs/>
          <w:lang w:eastAsia="en-US"/>
        </w:rPr>
        <w:t xml:space="preserve">Changhong (Intel) uploads the </w:t>
      </w:r>
      <w:proofErr w:type="spellStart"/>
      <w:r w:rsidRPr="00514122">
        <w:rPr>
          <w:i/>
          <w:iCs/>
          <w:lang w:eastAsia="en-US"/>
        </w:rPr>
        <w:t>SoH</w:t>
      </w:r>
      <w:proofErr w:type="spellEnd"/>
      <w:r w:rsidRPr="00514122">
        <w:rPr>
          <w:i/>
          <w:iCs/>
          <w:lang w:eastAsia="en-US"/>
        </w:rPr>
        <w:t xml:space="preserve"> slides for CC#4.</w:t>
      </w:r>
    </w:p>
    <w:p w14:paraId="17857EFC" w14:textId="77777777" w:rsidR="00B50F1E" w:rsidRPr="00514122" w:rsidRDefault="00B50F1E" w:rsidP="00B50F1E">
      <w:pPr>
        <w:pStyle w:val="FP"/>
        <w:keepNext/>
        <w:rPr>
          <w:i/>
          <w:iCs/>
          <w:lang w:eastAsia="en-US"/>
        </w:rPr>
      </w:pPr>
      <w:r w:rsidRPr="00514122">
        <w:rPr>
          <w:i/>
          <w:iCs/>
          <w:lang w:eastAsia="en-US"/>
        </w:rPr>
        <w:t>Changhong (Intel) asks for CC#4 approval.</w:t>
      </w:r>
    </w:p>
    <w:p w14:paraId="77654004" w14:textId="77777777" w:rsidR="00B50F1E" w:rsidRPr="00514122" w:rsidRDefault="00B50F1E" w:rsidP="00B50F1E">
      <w:pPr>
        <w:pStyle w:val="FP"/>
        <w:keepNext/>
        <w:rPr>
          <w:i/>
          <w:iCs/>
          <w:lang w:eastAsia="en-US"/>
        </w:rPr>
      </w:pPr>
    </w:p>
    <w:p w14:paraId="0255DBAF" w14:textId="77777777" w:rsidR="00B50F1E" w:rsidRPr="00514122" w:rsidRDefault="00B50F1E" w:rsidP="00B50F1E">
      <w:pPr>
        <w:keepNext/>
        <w:rPr>
          <w:b/>
          <w:bCs/>
          <w:lang w:eastAsia="en-US"/>
        </w:rPr>
      </w:pPr>
      <w:r w:rsidRPr="00514122">
        <w:rPr>
          <w:b/>
          <w:bCs/>
          <w:lang w:eastAsia="en-US"/>
        </w:rPr>
        <w:t>Discussion and conclusion:</w:t>
      </w:r>
    </w:p>
    <w:p w14:paraId="32D9705D" w14:textId="26003FD9" w:rsidR="00B50F1E" w:rsidRDefault="00420BAD" w:rsidP="00B50F1E">
      <w:pPr>
        <w:rPr>
          <w:lang w:eastAsia="en-US"/>
        </w:rPr>
      </w:pPr>
      <w:r>
        <w:rPr>
          <w:lang w:eastAsia="en-US"/>
        </w:rPr>
        <w:t xml:space="preserve">Intel provided </w:t>
      </w:r>
      <w:r w:rsidRPr="00420BAD">
        <w:rPr>
          <w:b/>
          <w:bCs/>
          <w:lang w:eastAsia="en-US"/>
        </w:rPr>
        <w:t>S2-220xxxx_SoH_questions_FS_eUEPO_SA2#152e v3.pptx</w:t>
      </w:r>
    </w:p>
    <w:p w14:paraId="586E9CE2" w14:textId="4EDE49D9" w:rsidR="00191D51" w:rsidRDefault="00000000" w:rsidP="00B9736E">
      <w:pPr>
        <w:rPr>
          <w:lang w:eastAsia="en-US"/>
        </w:rPr>
      </w:pPr>
      <w:hyperlink r:id="rId12" w:history="1">
        <w:r w:rsidR="00420BAD" w:rsidRPr="00482EA2">
          <w:rPr>
            <w:rStyle w:val="Hyperlink"/>
            <w:lang w:eastAsia="en-US"/>
          </w:rPr>
          <w:t>https://www.3gpp.org/ftp/tsg_sa/WG2_Arch/TSGS2_152E_Electronic_2022-08/INBOX/CCs/CC%234_2022-08-25_1300-1500_UTC/S2-220xxxx_SoH_questions_FS_eUEPO_SA2%23152e%20v3.pptx</w:t>
        </w:r>
      </w:hyperlink>
    </w:p>
    <w:p w14:paraId="40C3EA1D" w14:textId="13B3DD85" w:rsidR="00420BAD" w:rsidRPr="00420BAD" w:rsidRDefault="00420BAD" w:rsidP="00420BAD">
      <w:pPr>
        <w:pStyle w:val="FP"/>
        <w:rPr>
          <w:b/>
          <w:bCs/>
          <w:lang w:eastAsia="en-US"/>
        </w:rPr>
      </w:pPr>
      <w:proofErr w:type="spellStart"/>
      <w:r w:rsidRPr="00420BAD">
        <w:rPr>
          <w:b/>
          <w:bCs/>
          <w:lang w:eastAsia="en-US"/>
        </w:rPr>
        <w:t>SoH</w:t>
      </w:r>
      <w:proofErr w:type="spellEnd"/>
      <w:r w:rsidRPr="00420BAD">
        <w:rPr>
          <w:b/>
          <w:bCs/>
          <w:lang w:eastAsia="en-US"/>
        </w:rPr>
        <w:t xml:space="preserve"> for KI#1 (URSP in VPLMN)</w:t>
      </w:r>
    </w:p>
    <w:p w14:paraId="24D14FBE" w14:textId="7CE781E5" w:rsidR="00420BAD" w:rsidRPr="008A3783" w:rsidRDefault="00420BAD" w:rsidP="00420BAD">
      <w:pPr>
        <w:pStyle w:val="B1"/>
        <w:rPr>
          <w:b/>
          <w:bCs/>
        </w:rPr>
      </w:pPr>
      <w:r w:rsidRPr="008A3783">
        <w:rPr>
          <w:b/>
          <w:bCs/>
        </w:rPr>
        <w:t>-</w:t>
      </w:r>
      <w:r w:rsidRPr="008A3783">
        <w:rPr>
          <w:b/>
          <w:bCs/>
        </w:rPr>
        <w:tab/>
        <w:t>How to identify the PLMN specific URSP to UE:</w:t>
      </w:r>
    </w:p>
    <w:p w14:paraId="7660E201" w14:textId="3A066507" w:rsidR="00420BAD" w:rsidRDefault="00420BAD" w:rsidP="00420BAD">
      <w:pPr>
        <w:pStyle w:val="B2"/>
      </w:pPr>
      <w:r>
        <w:t>-</w:t>
      </w:r>
      <w:r>
        <w:tab/>
        <w:t>Option A: The RSD is extended to include the VPLMN ID(s) as validation criteria, a URSP Rule can contain RSD for different VPLMN ID(s). (Solution#2, #4 and #29)</w:t>
      </w:r>
    </w:p>
    <w:p w14:paraId="67509855" w14:textId="1E47A5CA" w:rsidR="00420BAD" w:rsidRDefault="00420BAD" w:rsidP="00420BAD">
      <w:pPr>
        <w:pStyle w:val="B2"/>
      </w:pPr>
      <w:r>
        <w:t>-</w:t>
      </w:r>
      <w:r>
        <w:tab/>
        <w:t>Option B: The Traffic Descriptor in the URSP Rule is extended to include the VPLMN ID.(Solution#3)</w:t>
      </w:r>
    </w:p>
    <w:p w14:paraId="4AA9874D" w14:textId="23602F6E" w:rsidR="00420BAD" w:rsidRDefault="00420BAD" w:rsidP="00420BAD">
      <w:pPr>
        <w:pStyle w:val="B2"/>
      </w:pPr>
      <w:r>
        <w:t>-</w:t>
      </w:r>
      <w:r>
        <w:tab/>
        <w:t>Option C: The PCF provides a list of PSIs associated to the HPLMN and a list of PSIs associated to each of the VPLMN with roaming agreements. (Solution#6)</w:t>
      </w:r>
    </w:p>
    <w:p w14:paraId="64E64109" w14:textId="247C2DC4" w:rsidR="00420BAD" w:rsidRDefault="00420BAD" w:rsidP="00420BAD">
      <w:pPr>
        <w:pStyle w:val="B1"/>
      </w:pPr>
      <w:r>
        <w:t>-</w:t>
      </w:r>
      <w:r>
        <w:tab/>
        <w:t>Option D: No extensions to the RSD or URSP rule. The PCF provides the URSP Rules and RSD components that are applicable in the VPLMN where the UE is registered and removes them when the UE deregisters. (Solution#1, #2, #3 and 5)</w:t>
      </w:r>
    </w:p>
    <w:p w14:paraId="45FDF561" w14:textId="20C20222" w:rsidR="00420BAD" w:rsidRDefault="00420BAD" w:rsidP="00420BAD">
      <w:pPr>
        <w:pStyle w:val="B1"/>
      </w:pPr>
      <w:r>
        <w:t>-</w:t>
      </w:r>
      <w:r>
        <w:tab/>
        <w:t>Evaluation for the solutions can be found in S2-2205529.</w:t>
      </w:r>
    </w:p>
    <w:p w14:paraId="1D9F3AAD" w14:textId="064B0AED" w:rsidR="00420BAD" w:rsidRDefault="00420BAD" w:rsidP="00420BAD">
      <w:pPr>
        <w:pStyle w:val="B1"/>
      </w:pPr>
      <w:r>
        <w:t>-</w:t>
      </w:r>
      <w:r>
        <w:tab/>
        <w:t>Currently the dispute is on Option A and C. If Option A or C cannot be agreed, then Option D will be the default solution, but Option D is not preferred.</w:t>
      </w:r>
    </w:p>
    <w:p w14:paraId="4B027CF4" w14:textId="07EECD10" w:rsidR="00420BAD" w:rsidRPr="00420BAD" w:rsidRDefault="00420BAD" w:rsidP="00420BAD">
      <w:pPr>
        <w:pStyle w:val="FP"/>
        <w:rPr>
          <w:b/>
          <w:bCs/>
          <w:lang w:eastAsia="en-US"/>
        </w:rPr>
      </w:pPr>
      <w:r w:rsidRPr="00420BAD">
        <w:rPr>
          <w:b/>
          <w:bCs/>
          <w:lang w:eastAsia="en-US"/>
        </w:rPr>
        <w:tab/>
        <w:t>Q1: Can we proceed with Option A for normative work?</w:t>
      </w:r>
    </w:p>
    <w:p w14:paraId="4653D0D4" w14:textId="6608520B" w:rsidR="00420BAD" w:rsidRPr="00420BAD" w:rsidRDefault="00420BAD" w:rsidP="00420BAD">
      <w:pPr>
        <w:pStyle w:val="FP"/>
        <w:rPr>
          <w:b/>
          <w:bCs/>
          <w:lang w:eastAsia="en-US"/>
        </w:rPr>
      </w:pPr>
      <w:r w:rsidRPr="00420BAD">
        <w:rPr>
          <w:b/>
          <w:bCs/>
          <w:lang w:eastAsia="en-US"/>
        </w:rPr>
        <w:tab/>
        <w:t>Q2: Can we proceed with Option C for normative work?</w:t>
      </w:r>
    </w:p>
    <w:p w14:paraId="2B616E92" w14:textId="77777777" w:rsidR="0016535C" w:rsidRDefault="0016535C" w:rsidP="00420BAD">
      <w:pPr>
        <w:pStyle w:val="B1"/>
      </w:pPr>
    </w:p>
    <w:p w14:paraId="08292837" w14:textId="0180203D" w:rsidR="00420BAD" w:rsidRPr="0016535C" w:rsidRDefault="00420BAD" w:rsidP="00420BAD">
      <w:pPr>
        <w:pStyle w:val="B1"/>
        <w:rPr>
          <w:b/>
          <w:bCs/>
        </w:rPr>
      </w:pPr>
      <w:r w:rsidRPr="0016535C">
        <w:rPr>
          <w:b/>
          <w:bCs/>
        </w:rPr>
        <w:t>-</w:t>
      </w:r>
      <w:r w:rsidRPr="0016535C">
        <w:rPr>
          <w:b/>
          <w:bCs/>
        </w:rPr>
        <w:tab/>
        <w:t>Which Network Function in VPLMN provides information to H-PCF to generate VPLMN specific URSP rules:</w:t>
      </w:r>
    </w:p>
    <w:p w14:paraId="42B72B4A" w14:textId="73FCB2BE" w:rsidR="00420BAD" w:rsidRDefault="00420BAD" w:rsidP="0016535C">
      <w:pPr>
        <w:pStyle w:val="B2"/>
      </w:pPr>
      <w:r>
        <w:t>-</w:t>
      </w:r>
      <w:r>
        <w:tab/>
        <w:t>Option A: AF in VPLMN provides service parameters (TD, Route selection parameters and precedence, Validation Criteria) to H-PCF (Sol#1, #2, #6). AF influencing URSP generation has been supported in TS 23.502 (Clause 4.15.6.10) and TS 23.548 (Clause 6.6), UDM needs to be enhanced with supporting VPLMN S-NSSAI and DNN.</w:t>
      </w:r>
    </w:p>
    <w:p w14:paraId="713E77D0" w14:textId="107B1369" w:rsidR="00420BAD" w:rsidRDefault="00420BAD" w:rsidP="0016535C">
      <w:pPr>
        <w:pStyle w:val="B2"/>
      </w:pPr>
      <w:r>
        <w:t>-</w:t>
      </w:r>
      <w:r>
        <w:tab/>
        <w:t>Option B: The V-PCF provides the UE Policy assistant information (the mapping from traffic descriptor to DNN, NSSAI, SSC mode, PLMN ID, etc.) to H-PCF.(Solution#3)</w:t>
      </w:r>
    </w:p>
    <w:p w14:paraId="54D5548B" w14:textId="260695AC" w:rsidR="00420BAD" w:rsidRDefault="00420BAD" w:rsidP="0016535C">
      <w:pPr>
        <w:pStyle w:val="B2"/>
      </w:pPr>
      <w:r>
        <w:t>-</w:t>
      </w:r>
      <w:r>
        <w:tab/>
        <w:t>Option C: The V-PCF generates URSP rules and send them to H-PCF for validation and distribution. (Solution#4)</w:t>
      </w:r>
    </w:p>
    <w:p w14:paraId="28FAEE95" w14:textId="1113F81E" w:rsidR="00420BAD" w:rsidRDefault="00420BAD" w:rsidP="0016535C">
      <w:pPr>
        <w:pStyle w:val="B2"/>
      </w:pPr>
      <w:r>
        <w:t>-</w:t>
      </w:r>
      <w:r>
        <w:tab/>
        <w:t>Option D: The V-PCF provides service parameters (TD, Route selection parameters and precedence, Validation Criteria) to the H-PCF. (Solution #5)</w:t>
      </w:r>
    </w:p>
    <w:p w14:paraId="2DBBD14A" w14:textId="2FDC1066" w:rsidR="00420BAD" w:rsidRDefault="00420BAD" w:rsidP="00420BAD">
      <w:pPr>
        <w:pStyle w:val="B1"/>
      </w:pPr>
      <w:r>
        <w:t>-</w:t>
      </w:r>
      <w:r>
        <w:tab/>
        <w:t>Evaluation for the solutions can be found in S2-2205529.</w:t>
      </w:r>
    </w:p>
    <w:p w14:paraId="7D733F96" w14:textId="19041B4B" w:rsidR="00420BAD" w:rsidRDefault="00420BAD" w:rsidP="00420BAD">
      <w:pPr>
        <w:pStyle w:val="B1"/>
      </w:pPr>
      <w:r>
        <w:t>-</w:t>
      </w:r>
      <w:r>
        <w:tab/>
        <w:t>Currently the dispute is on whether to support Option A, Option D or both Options.</w:t>
      </w:r>
    </w:p>
    <w:p w14:paraId="52DB33C1" w14:textId="3A04A137" w:rsidR="00420BAD" w:rsidRDefault="0016535C" w:rsidP="00420BAD">
      <w:pPr>
        <w:pStyle w:val="FP"/>
        <w:rPr>
          <w:lang w:eastAsia="en-US"/>
        </w:rPr>
      </w:pPr>
      <w:r>
        <w:rPr>
          <w:lang w:eastAsia="en-US"/>
        </w:rPr>
        <w:tab/>
      </w:r>
      <w:r w:rsidR="00420BAD">
        <w:rPr>
          <w:lang w:eastAsia="en-US"/>
        </w:rPr>
        <w:t>Q1: Can we support Option A?</w:t>
      </w:r>
    </w:p>
    <w:p w14:paraId="78EF699A" w14:textId="3AA27823" w:rsidR="00420BAD" w:rsidRDefault="0016535C" w:rsidP="00420BAD">
      <w:pPr>
        <w:pStyle w:val="FP"/>
        <w:rPr>
          <w:lang w:eastAsia="en-US"/>
        </w:rPr>
      </w:pPr>
      <w:r>
        <w:rPr>
          <w:lang w:eastAsia="en-US"/>
        </w:rPr>
        <w:tab/>
      </w:r>
      <w:r w:rsidR="00420BAD">
        <w:rPr>
          <w:lang w:eastAsia="en-US"/>
        </w:rPr>
        <w:t>Q</w:t>
      </w:r>
      <w:r>
        <w:rPr>
          <w:lang w:eastAsia="en-US"/>
        </w:rPr>
        <w:t>2</w:t>
      </w:r>
      <w:r w:rsidR="00420BAD">
        <w:rPr>
          <w:lang w:eastAsia="en-US"/>
        </w:rPr>
        <w:t>: Can we support Option D?</w:t>
      </w:r>
    </w:p>
    <w:p w14:paraId="55CBCE96" w14:textId="58C1DC91" w:rsidR="0016535C" w:rsidRDefault="0016535C" w:rsidP="0016535C">
      <w:pPr>
        <w:pStyle w:val="FP"/>
        <w:rPr>
          <w:lang w:eastAsia="en-US"/>
        </w:rPr>
      </w:pPr>
      <w:r>
        <w:rPr>
          <w:lang w:eastAsia="en-US"/>
        </w:rPr>
        <w:tab/>
        <w:t>Q3: Can we support both Option A and Option D?</w:t>
      </w:r>
    </w:p>
    <w:p w14:paraId="7645FF65" w14:textId="41F7308E" w:rsidR="00420BAD" w:rsidRDefault="00420BAD" w:rsidP="00420BAD">
      <w:pPr>
        <w:pStyle w:val="FP"/>
        <w:rPr>
          <w:lang w:eastAsia="en-US"/>
        </w:rPr>
      </w:pPr>
    </w:p>
    <w:p w14:paraId="41D245F7" w14:textId="09969E54" w:rsidR="008A3783" w:rsidRPr="008A3783" w:rsidRDefault="008A3783" w:rsidP="008A3783">
      <w:pPr>
        <w:pStyle w:val="B1"/>
        <w:rPr>
          <w:b/>
          <w:bCs/>
        </w:rPr>
      </w:pPr>
      <w:r w:rsidRPr="008A3783">
        <w:rPr>
          <w:b/>
          <w:bCs/>
        </w:rPr>
        <w:t>-</w:t>
      </w:r>
      <w:r w:rsidRPr="008A3783">
        <w:rPr>
          <w:b/>
          <w:bCs/>
        </w:rPr>
        <w:tab/>
        <w:t>Which PLMN determines the URSP for UE:</w:t>
      </w:r>
    </w:p>
    <w:p w14:paraId="46C7035A" w14:textId="4E7CC7D4" w:rsidR="008A3783" w:rsidRDefault="008A3783" w:rsidP="008A3783">
      <w:pPr>
        <w:pStyle w:val="B2"/>
      </w:pPr>
      <w:r>
        <w:t>-</w:t>
      </w:r>
      <w:r>
        <w:tab/>
        <w:t>Option A: VPLMN URSP determination in HPLMN (Sol#1, #2, #3, #4, #5, #6, #28 option 1)</w:t>
      </w:r>
    </w:p>
    <w:p w14:paraId="199B6AAF" w14:textId="4FD75DF5" w:rsidR="008A3783" w:rsidRDefault="008A3783" w:rsidP="008A3783">
      <w:pPr>
        <w:pStyle w:val="B2"/>
      </w:pPr>
      <w:r>
        <w:t>-</w:t>
      </w:r>
      <w:r>
        <w:tab/>
        <w:t>Option B: VPLMN URSP determination in VPLMN (Sol#27, #28 option 2)</w:t>
      </w:r>
    </w:p>
    <w:p w14:paraId="30C83371" w14:textId="6A8342CF" w:rsidR="008A3783" w:rsidRDefault="008A3783" w:rsidP="008A3783">
      <w:pPr>
        <w:pStyle w:val="B1"/>
      </w:pPr>
      <w:r>
        <w:t>-</w:t>
      </w:r>
      <w:r>
        <w:tab/>
        <w:t>Evaluation for the solutions can be found in S2-2205529.</w:t>
      </w:r>
    </w:p>
    <w:p w14:paraId="69FF13E4" w14:textId="49F16078" w:rsidR="008A3783" w:rsidRDefault="008A3783" w:rsidP="008A3783">
      <w:pPr>
        <w:pStyle w:val="B1"/>
      </w:pPr>
      <w:r>
        <w:t>-</w:t>
      </w:r>
      <w:r>
        <w:tab/>
        <w:t>Currently the dispute is whether to support Option A or Option B.</w:t>
      </w:r>
    </w:p>
    <w:p w14:paraId="2EFA1B75" w14:textId="03FFD831" w:rsidR="008A3783" w:rsidRDefault="00F06C3E" w:rsidP="00420BAD">
      <w:pPr>
        <w:pStyle w:val="FP"/>
        <w:rPr>
          <w:lang w:eastAsia="en-US"/>
        </w:rPr>
      </w:pPr>
      <w:r>
        <w:rPr>
          <w:lang w:eastAsia="en-US"/>
        </w:rPr>
        <w:tab/>
      </w:r>
      <w:r w:rsidR="008A3783">
        <w:rPr>
          <w:lang w:eastAsia="en-US"/>
        </w:rPr>
        <w:t>Q1: Can we support Option A?</w:t>
      </w:r>
    </w:p>
    <w:p w14:paraId="75AFFEA6" w14:textId="091594D0" w:rsidR="008A3783" w:rsidRDefault="00F06C3E" w:rsidP="00420BAD">
      <w:pPr>
        <w:pStyle w:val="FP"/>
        <w:rPr>
          <w:lang w:eastAsia="en-US"/>
        </w:rPr>
      </w:pPr>
      <w:r>
        <w:rPr>
          <w:lang w:eastAsia="en-US"/>
        </w:rPr>
        <w:tab/>
      </w:r>
      <w:r w:rsidR="008A3783">
        <w:rPr>
          <w:lang w:eastAsia="en-US"/>
        </w:rPr>
        <w:t>Q1: Can we support Option B?</w:t>
      </w:r>
    </w:p>
    <w:p w14:paraId="1C6040BE" w14:textId="77777777" w:rsidR="00F06C3E" w:rsidRDefault="00F06C3E" w:rsidP="00F06C3E">
      <w:pPr>
        <w:pStyle w:val="FP"/>
        <w:rPr>
          <w:lang w:eastAsia="en-US"/>
        </w:rPr>
      </w:pPr>
    </w:p>
    <w:p w14:paraId="1C56A196" w14:textId="2E43C718" w:rsidR="00F06C3E" w:rsidRPr="00420BAD" w:rsidRDefault="00F06C3E" w:rsidP="00F06C3E">
      <w:pPr>
        <w:pStyle w:val="FP"/>
        <w:rPr>
          <w:b/>
          <w:bCs/>
          <w:lang w:eastAsia="en-US"/>
        </w:rPr>
      </w:pPr>
      <w:proofErr w:type="spellStart"/>
      <w:r>
        <w:rPr>
          <w:b/>
          <w:bCs/>
          <w:lang w:eastAsia="en-US"/>
        </w:rPr>
        <w:t>SoH</w:t>
      </w:r>
      <w:proofErr w:type="spellEnd"/>
      <w:r>
        <w:rPr>
          <w:b/>
          <w:bCs/>
          <w:lang w:eastAsia="en-US"/>
        </w:rPr>
        <w:t xml:space="preserve"> for KI#2</w:t>
      </w:r>
    </w:p>
    <w:p w14:paraId="342A6B27" w14:textId="77777777" w:rsidR="00F06C3E" w:rsidRDefault="00F06C3E" w:rsidP="00420BAD">
      <w:pPr>
        <w:pStyle w:val="FP"/>
        <w:rPr>
          <w:lang w:eastAsia="en-US"/>
        </w:rPr>
      </w:pPr>
      <w:r>
        <w:rPr>
          <w:lang w:eastAsia="en-US"/>
        </w:rPr>
        <w:lastRenderedPageBreak/>
        <w:t>The conclusion for KI#2 is very controversial, in order to make progress at this meeting, we will have show-of-hands on basic questions.</w:t>
      </w:r>
    </w:p>
    <w:p w14:paraId="50ADE120" w14:textId="77777777" w:rsidR="00F06C3E" w:rsidRPr="00F06C3E" w:rsidRDefault="00F06C3E" w:rsidP="00420BAD">
      <w:pPr>
        <w:pStyle w:val="FP"/>
        <w:rPr>
          <w:b/>
          <w:bCs/>
          <w:lang w:eastAsia="en-US"/>
        </w:rPr>
      </w:pPr>
      <w:r w:rsidRPr="00F06C3E">
        <w:rPr>
          <w:b/>
          <w:bCs/>
          <w:lang w:eastAsia="en-US"/>
        </w:rPr>
        <w:t>Show of hands questions:</w:t>
      </w:r>
    </w:p>
    <w:p w14:paraId="63B8CA67" w14:textId="77777777" w:rsidR="00DD1361" w:rsidRDefault="00F06C3E" w:rsidP="00F06C3E">
      <w:pPr>
        <w:pStyle w:val="B1"/>
        <w:rPr>
          <w:b/>
          <w:bCs/>
        </w:rPr>
      </w:pPr>
      <w:r w:rsidRPr="00F06C3E">
        <w:rPr>
          <w:b/>
          <w:bCs/>
        </w:rPr>
        <w:t>-</w:t>
      </w:r>
      <w:r w:rsidRPr="00F06C3E">
        <w:rPr>
          <w:b/>
          <w:bCs/>
        </w:rPr>
        <w:tab/>
        <w:t>Q1: Does the network need UE reported information in order to determine whether URSP rule(s) is/are supported/enforced by UE?</w:t>
      </w:r>
    </w:p>
    <w:p w14:paraId="0B2641A1" w14:textId="47FA2DB8" w:rsidR="00F06C3E" w:rsidRPr="00F06C3E" w:rsidRDefault="00F06C3E" w:rsidP="00F06C3E">
      <w:pPr>
        <w:pStyle w:val="B1"/>
        <w:rPr>
          <w:b/>
          <w:bCs/>
        </w:rPr>
      </w:pPr>
      <w:r w:rsidRPr="00F06C3E">
        <w:rPr>
          <w:b/>
          <w:bCs/>
        </w:rPr>
        <w:t>-</w:t>
      </w:r>
      <w:r w:rsidRPr="00F06C3E">
        <w:rPr>
          <w:b/>
          <w:bCs/>
        </w:rPr>
        <w:tab/>
        <w:t>Q2: If the answer of Q1 is "Yes", should the UE report the information associated to a PDU Session, out of a PDU Session or both?</w:t>
      </w:r>
    </w:p>
    <w:p w14:paraId="236CAB43" w14:textId="261CE494" w:rsidR="00F06C3E" w:rsidRPr="00F06C3E" w:rsidRDefault="00F06C3E" w:rsidP="00F06C3E">
      <w:pPr>
        <w:pStyle w:val="B2"/>
        <w:rPr>
          <w:b/>
          <w:bCs/>
        </w:rPr>
      </w:pPr>
      <w:r w:rsidRPr="00F06C3E">
        <w:rPr>
          <w:b/>
          <w:bCs/>
        </w:rPr>
        <w:t>-</w:t>
      </w:r>
      <w:r w:rsidRPr="00F06C3E">
        <w:rPr>
          <w:b/>
          <w:bCs/>
        </w:rPr>
        <w:tab/>
        <w:t>Option A: Does the UE report the information associated to a PDU Session via SMF to PCF ?</w:t>
      </w:r>
    </w:p>
    <w:p w14:paraId="5914A475" w14:textId="360ED1FB" w:rsidR="00F06C3E" w:rsidRPr="00F06C3E" w:rsidRDefault="00F06C3E" w:rsidP="00F06C3E">
      <w:pPr>
        <w:pStyle w:val="B2"/>
        <w:rPr>
          <w:b/>
          <w:bCs/>
        </w:rPr>
      </w:pPr>
      <w:r w:rsidRPr="00F06C3E">
        <w:rPr>
          <w:b/>
          <w:bCs/>
        </w:rPr>
        <w:t>-</w:t>
      </w:r>
      <w:r w:rsidRPr="00F06C3E">
        <w:rPr>
          <w:b/>
          <w:bCs/>
        </w:rPr>
        <w:tab/>
        <w:t>Option B: Does the UE report the information out of a PDU Session via AMF to PCF?</w:t>
      </w:r>
    </w:p>
    <w:p w14:paraId="72ED4C5F" w14:textId="2280CE39" w:rsidR="00F06C3E" w:rsidRPr="00F06C3E" w:rsidRDefault="00F06C3E" w:rsidP="00F06C3E">
      <w:pPr>
        <w:pStyle w:val="B2"/>
        <w:rPr>
          <w:b/>
          <w:bCs/>
        </w:rPr>
      </w:pPr>
      <w:r w:rsidRPr="00F06C3E">
        <w:rPr>
          <w:b/>
          <w:bCs/>
        </w:rPr>
        <w:t>-</w:t>
      </w:r>
      <w:r w:rsidRPr="00F06C3E">
        <w:rPr>
          <w:b/>
          <w:bCs/>
        </w:rPr>
        <w:tab/>
        <w:t>Can 5GS Support both Option A and Option B?</w:t>
      </w:r>
    </w:p>
    <w:p w14:paraId="5B718FA4" w14:textId="220CE3CA" w:rsidR="00F06C3E" w:rsidRPr="00F06C3E" w:rsidRDefault="00F06C3E" w:rsidP="00F06C3E">
      <w:pPr>
        <w:pStyle w:val="B1"/>
        <w:rPr>
          <w:b/>
          <w:bCs/>
        </w:rPr>
      </w:pPr>
      <w:r w:rsidRPr="00F06C3E">
        <w:rPr>
          <w:b/>
          <w:bCs/>
        </w:rPr>
        <w:t>-</w:t>
      </w:r>
      <w:r w:rsidRPr="00F06C3E">
        <w:rPr>
          <w:b/>
          <w:bCs/>
        </w:rPr>
        <w:tab/>
        <w:t>Q3: If the answer of Q1 is "Yes", is user consent required for such reporting?</w:t>
      </w:r>
    </w:p>
    <w:p w14:paraId="04FBC971" w14:textId="77777777" w:rsidR="00F06C3E" w:rsidRDefault="00F06C3E" w:rsidP="00420BAD">
      <w:pPr>
        <w:pStyle w:val="FP"/>
        <w:rPr>
          <w:lang w:eastAsia="en-US"/>
        </w:rPr>
      </w:pPr>
    </w:p>
    <w:p w14:paraId="55204F6F" w14:textId="77777777" w:rsidR="00420BAD" w:rsidRPr="00514122" w:rsidRDefault="00420BAD" w:rsidP="00420BAD">
      <w:pPr>
        <w:keepNext/>
        <w:rPr>
          <w:b/>
          <w:bCs/>
          <w:lang w:eastAsia="en-US"/>
        </w:rPr>
      </w:pPr>
      <w:r w:rsidRPr="00514122">
        <w:rPr>
          <w:b/>
          <w:bCs/>
          <w:lang w:eastAsia="en-US"/>
        </w:rPr>
        <w:t>Discussion and conclusion:</w:t>
      </w:r>
    </w:p>
    <w:p w14:paraId="53943ED3" w14:textId="5B347A26" w:rsidR="00420BAD" w:rsidRPr="00420BAD" w:rsidRDefault="00420BAD" w:rsidP="00420BAD">
      <w:pPr>
        <w:rPr>
          <w:b/>
          <w:bCs/>
        </w:rPr>
      </w:pPr>
      <w:proofErr w:type="spellStart"/>
      <w:r w:rsidRPr="00420BAD">
        <w:rPr>
          <w:b/>
          <w:bCs/>
          <w:lang w:eastAsia="en-US"/>
        </w:rPr>
        <w:t>SoH</w:t>
      </w:r>
      <w:proofErr w:type="spellEnd"/>
      <w:r w:rsidRPr="00420BAD">
        <w:rPr>
          <w:b/>
          <w:bCs/>
          <w:lang w:eastAsia="en-US"/>
        </w:rPr>
        <w:t xml:space="preserve"> for KI#1</w:t>
      </w:r>
      <w:r w:rsidR="0016535C" w:rsidRPr="00420BAD">
        <w:rPr>
          <w:b/>
          <w:bCs/>
          <w:lang w:eastAsia="en-US"/>
        </w:rPr>
        <w:t xml:space="preserve"> (URSP in VPLMN)</w:t>
      </w:r>
    </w:p>
    <w:p w14:paraId="4BBF186F" w14:textId="4A43C1AC" w:rsidR="00420BAD" w:rsidRPr="0016535C" w:rsidRDefault="00420BAD" w:rsidP="00420BAD">
      <w:pPr>
        <w:pStyle w:val="FP"/>
        <w:rPr>
          <w:b/>
          <w:bCs/>
          <w:lang w:eastAsia="en-US"/>
        </w:rPr>
      </w:pPr>
      <w:r w:rsidRPr="0016535C">
        <w:rPr>
          <w:b/>
          <w:bCs/>
          <w:lang w:eastAsia="en-US"/>
        </w:rPr>
        <w:t>Q1: Can we proceed with Option A for normative work?</w:t>
      </w:r>
    </w:p>
    <w:p w14:paraId="7D193D60" w14:textId="31A8C8D4" w:rsidR="00420BAD" w:rsidRPr="0016535C" w:rsidRDefault="0016535C" w:rsidP="00420BAD">
      <w:pPr>
        <w:pStyle w:val="FP"/>
        <w:rPr>
          <w:b/>
          <w:bCs/>
          <w:lang w:eastAsia="en-US"/>
        </w:rPr>
      </w:pPr>
      <w:r w:rsidRPr="0016535C">
        <w:rPr>
          <w:b/>
          <w:bCs/>
          <w:lang w:eastAsia="en-US"/>
        </w:rPr>
        <w:tab/>
      </w:r>
      <w:r w:rsidR="00420BAD" w:rsidRPr="0016535C">
        <w:rPr>
          <w:b/>
          <w:bCs/>
          <w:lang w:eastAsia="en-US"/>
        </w:rPr>
        <w:t>Yes:</w:t>
      </w:r>
      <w:r w:rsidRPr="0016535C">
        <w:rPr>
          <w:b/>
          <w:bCs/>
          <w:lang w:eastAsia="en-US"/>
        </w:rPr>
        <w:tab/>
        <w:t>9</w:t>
      </w:r>
    </w:p>
    <w:p w14:paraId="634C647A" w14:textId="332D4103" w:rsidR="00420BAD" w:rsidRPr="0016535C" w:rsidRDefault="00420BAD" w:rsidP="00420BAD">
      <w:pPr>
        <w:pStyle w:val="FP"/>
        <w:rPr>
          <w:b/>
          <w:bCs/>
          <w:lang w:eastAsia="en-US"/>
        </w:rPr>
      </w:pPr>
      <w:r w:rsidRPr="0016535C">
        <w:rPr>
          <w:b/>
          <w:bCs/>
          <w:lang w:eastAsia="en-US"/>
        </w:rPr>
        <w:t>Q2: Can we proceed with Option C for normative work?</w:t>
      </w:r>
    </w:p>
    <w:p w14:paraId="04B7793C" w14:textId="6BABA5DB" w:rsidR="00420BAD" w:rsidRPr="0016535C" w:rsidRDefault="0016535C" w:rsidP="00420BAD">
      <w:pPr>
        <w:pStyle w:val="FP"/>
        <w:rPr>
          <w:b/>
          <w:bCs/>
          <w:lang w:eastAsia="en-US"/>
        </w:rPr>
      </w:pPr>
      <w:r w:rsidRPr="0016535C">
        <w:rPr>
          <w:b/>
          <w:bCs/>
          <w:lang w:eastAsia="en-US"/>
        </w:rPr>
        <w:tab/>
      </w:r>
      <w:r w:rsidR="00420BAD" w:rsidRPr="0016535C">
        <w:rPr>
          <w:b/>
          <w:bCs/>
          <w:lang w:eastAsia="en-US"/>
        </w:rPr>
        <w:t>Yes:</w:t>
      </w:r>
      <w:r>
        <w:rPr>
          <w:b/>
          <w:bCs/>
          <w:lang w:eastAsia="en-US"/>
        </w:rPr>
        <w:tab/>
        <w:t>6</w:t>
      </w:r>
    </w:p>
    <w:p w14:paraId="4227FFC9" w14:textId="4213B3F9" w:rsidR="0016535C" w:rsidRPr="0016535C" w:rsidRDefault="0016535C" w:rsidP="0016535C">
      <w:pPr>
        <w:pStyle w:val="FP"/>
        <w:rPr>
          <w:b/>
          <w:bCs/>
          <w:lang w:eastAsia="en-US"/>
        </w:rPr>
      </w:pPr>
      <w:r w:rsidRPr="0016535C">
        <w:rPr>
          <w:b/>
          <w:bCs/>
          <w:lang w:eastAsia="en-US"/>
        </w:rPr>
        <w:t>Q</w:t>
      </w:r>
      <w:r>
        <w:rPr>
          <w:b/>
          <w:bCs/>
          <w:lang w:eastAsia="en-US"/>
        </w:rPr>
        <w:t>3</w:t>
      </w:r>
      <w:r w:rsidRPr="0016535C">
        <w:rPr>
          <w:b/>
          <w:bCs/>
          <w:lang w:eastAsia="en-US"/>
        </w:rPr>
        <w:t xml:space="preserve">: Can we proceed with Option </w:t>
      </w:r>
      <w:r w:rsidR="00F06C3E">
        <w:rPr>
          <w:b/>
          <w:bCs/>
          <w:lang w:eastAsia="en-US"/>
        </w:rPr>
        <w:t>D</w:t>
      </w:r>
      <w:r w:rsidRPr="0016535C">
        <w:rPr>
          <w:b/>
          <w:bCs/>
          <w:lang w:eastAsia="en-US"/>
        </w:rPr>
        <w:t xml:space="preserve"> for normative work?</w:t>
      </w:r>
    </w:p>
    <w:p w14:paraId="138C9186" w14:textId="77777777" w:rsidR="0016535C" w:rsidRPr="0016535C" w:rsidRDefault="0016535C" w:rsidP="0016535C">
      <w:pPr>
        <w:pStyle w:val="FP"/>
        <w:rPr>
          <w:b/>
          <w:bCs/>
          <w:lang w:eastAsia="en-US"/>
        </w:rPr>
      </w:pPr>
      <w:r w:rsidRPr="0016535C">
        <w:rPr>
          <w:b/>
          <w:bCs/>
          <w:lang w:eastAsia="en-US"/>
        </w:rPr>
        <w:tab/>
        <w:t>Yes:</w:t>
      </w:r>
      <w:r>
        <w:rPr>
          <w:b/>
          <w:bCs/>
          <w:lang w:eastAsia="en-US"/>
        </w:rPr>
        <w:tab/>
        <w:t>6</w:t>
      </w:r>
    </w:p>
    <w:p w14:paraId="2CA6C7A8" w14:textId="08EC35B8" w:rsidR="00F06C3E" w:rsidRPr="00F06C3E" w:rsidRDefault="00F06C3E" w:rsidP="00F06C3E">
      <w:pPr>
        <w:pStyle w:val="FP"/>
        <w:rPr>
          <w:color w:val="0000FF"/>
        </w:rPr>
      </w:pPr>
      <w:r w:rsidRPr="00F06C3E">
        <w:rPr>
          <w:color w:val="0000FF"/>
        </w:rPr>
        <w:t>There was no clear preference between options.</w:t>
      </w:r>
    </w:p>
    <w:p w14:paraId="07E54476" w14:textId="77777777" w:rsidR="0016535C" w:rsidRDefault="0016535C" w:rsidP="0016535C">
      <w:pPr>
        <w:pStyle w:val="FP"/>
        <w:rPr>
          <w:lang w:eastAsia="en-US"/>
        </w:rPr>
      </w:pPr>
    </w:p>
    <w:p w14:paraId="764D3DDA" w14:textId="062EACBE" w:rsidR="0016535C" w:rsidRPr="0016535C" w:rsidRDefault="0016535C" w:rsidP="0016535C">
      <w:pPr>
        <w:pStyle w:val="B1"/>
        <w:rPr>
          <w:b/>
          <w:bCs/>
        </w:rPr>
      </w:pPr>
      <w:proofErr w:type="spellStart"/>
      <w:r>
        <w:rPr>
          <w:b/>
          <w:bCs/>
        </w:rPr>
        <w:t>SoH</w:t>
      </w:r>
      <w:proofErr w:type="spellEnd"/>
      <w:r>
        <w:rPr>
          <w:b/>
          <w:bCs/>
        </w:rPr>
        <w:t xml:space="preserve"> on </w:t>
      </w:r>
      <w:r w:rsidRPr="0016535C">
        <w:rPr>
          <w:b/>
          <w:bCs/>
        </w:rPr>
        <w:t>Which Network Function in VPLMN provides information to H-PCF to generate VPLMN specific URSP rules:</w:t>
      </w:r>
    </w:p>
    <w:p w14:paraId="17DB7911" w14:textId="09DFE9F5" w:rsidR="0016535C" w:rsidRDefault="0016535C" w:rsidP="0016535C">
      <w:pPr>
        <w:pStyle w:val="FP"/>
        <w:rPr>
          <w:b/>
          <w:bCs/>
          <w:lang w:eastAsia="en-US"/>
        </w:rPr>
      </w:pPr>
      <w:r w:rsidRPr="0016535C">
        <w:rPr>
          <w:b/>
          <w:bCs/>
          <w:lang w:eastAsia="en-US"/>
        </w:rPr>
        <w:t>Q1: Can we support Option A?</w:t>
      </w:r>
    </w:p>
    <w:p w14:paraId="6E1F013E" w14:textId="16167D6F" w:rsidR="008A3783" w:rsidRDefault="008A3783" w:rsidP="0016535C">
      <w:pPr>
        <w:pStyle w:val="FP"/>
        <w:rPr>
          <w:b/>
          <w:bCs/>
          <w:lang w:eastAsia="en-US"/>
        </w:rPr>
      </w:pPr>
      <w:r w:rsidRPr="008A3783">
        <w:rPr>
          <w:b/>
          <w:bCs/>
          <w:lang w:eastAsia="en-US"/>
        </w:rPr>
        <w:tab/>
        <w:t>Yes:</w:t>
      </w:r>
      <w:r w:rsidRPr="008A3783">
        <w:rPr>
          <w:b/>
          <w:bCs/>
          <w:lang w:eastAsia="en-US"/>
        </w:rPr>
        <w:tab/>
        <w:t>10</w:t>
      </w:r>
    </w:p>
    <w:p w14:paraId="31B87211" w14:textId="4B12D53D" w:rsidR="008A3783" w:rsidRDefault="008A3783" w:rsidP="008A3783">
      <w:pPr>
        <w:pStyle w:val="FP"/>
        <w:rPr>
          <w:b/>
          <w:bCs/>
          <w:lang w:eastAsia="en-US"/>
        </w:rPr>
      </w:pPr>
      <w:r w:rsidRPr="0016535C">
        <w:rPr>
          <w:b/>
          <w:bCs/>
          <w:lang w:eastAsia="en-US"/>
        </w:rPr>
        <w:t>Q</w:t>
      </w:r>
      <w:r>
        <w:rPr>
          <w:b/>
          <w:bCs/>
          <w:lang w:eastAsia="en-US"/>
        </w:rPr>
        <w:t>2</w:t>
      </w:r>
      <w:r w:rsidRPr="0016535C">
        <w:rPr>
          <w:b/>
          <w:bCs/>
          <w:lang w:eastAsia="en-US"/>
        </w:rPr>
        <w:t xml:space="preserve">: Can we support Option </w:t>
      </w:r>
      <w:r>
        <w:rPr>
          <w:b/>
          <w:bCs/>
          <w:lang w:eastAsia="en-US"/>
        </w:rPr>
        <w:t>D</w:t>
      </w:r>
      <w:r w:rsidRPr="0016535C">
        <w:rPr>
          <w:b/>
          <w:bCs/>
          <w:lang w:eastAsia="en-US"/>
        </w:rPr>
        <w:t>?</w:t>
      </w:r>
    </w:p>
    <w:p w14:paraId="2A12EDA7" w14:textId="6AC14FDD" w:rsidR="008A3783" w:rsidRDefault="008A3783" w:rsidP="008A3783">
      <w:pPr>
        <w:pStyle w:val="FP"/>
        <w:rPr>
          <w:b/>
          <w:bCs/>
          <w:lang w:eastAsia="en-US"/>
        </w:rPr>
      </w:pPr>
      <w:r w:rsidRPr="008A3783">
        <w:rPr>
          <w:b/>
          <w:bCs/>
          <w:lang w:eastAsia="en-US"/>
        </w:rPr>
        <w:tab/>
        <w:t>Yes:</w:t>
      </w:r>
      <w:r w:rsidRPr="008A3783">
        <w:rPr>
          <w:b/>
          <w:bCs/>
          <w:lang w:eastAsia="en-US"/>
        </w:rPr>
        <w:tab/>
      </w:r>
      <w:r>
        <w:rPr>
          <w:b/>
          <w:bCs/>
          <w:lang w:eastAsia="en-US"/>
        </w:rPr>
        <w:t>8</w:t>
      </w:r>
    </w:p>
    <w:p w14:paraId="5627EC39" w14:textId="7CED3075" w:rsidR="008A3783" w:rsidRDefault="008A3783" w:rsidP="0016535C">
      <w:pPr>
        <w:pStyle w:val="FP"/>
        <w:rPr>
          <w:b/>
          <w:bCs/>
          <w:lang w:eastAsia="en-US"/>
        </w:rPr>
      </w:pPr>
      <w:r>
        <w:rPr>
          <w:b/>
          <w:bCs/>
          <w:lang w:eastAsia="en-US"/>
        </w:rPr>
        <w:t>Q3: Can we support both Option A and Option D?</w:t>
      </w:r>
    </w:p>
    <w:p w14:paraId="43255429" w14:textId="359A9D88" w:rsidR="008A3783" w:rsidRDefault="008A3783" w:rsidP="008A3783">
      <w:pPr>
        <w:pStyle w:val="FP"/>
        <w:rPr>
          <w:b/>
          <w:bCs/>
          <w:lang w:eastAsia="en-US"/>
        </w:rPr>
      </w:pPr>
      <w:r w:rsidRPr="008A3783">
        <w:rPr>
          <w:b/>
          <w:bCs/>
          <w:lang w:eastAsia="en-US"/>
        </w:rPr>
        <w:tab/>
        <w:t>Yes:</w:t>
      </w:r>
      <w:r w:rsidRPr="008A3783">
        <w:rPr>
          <w:b/>
          <w:bCs/>
          <w:lang w:eastAsia="en-US"/>
        </w:rPr>
        <w:tab/>
      </w:r>
      <w:r>
        <w:rPr>
          <w:b/>
          <w:bCs/>
          <w:lang w:eastAsia="en-US"/>
        </w:rPr>
        <w:t>0</w:t>
      </w:r>
    </w:p>
    <w:p w14:paraId="506A9702" w14:textId="55AFABDE" w:rsidR="008A3783" w:rsidRPr="00F06C3E" w:rsidRDefault="00F06C3E" w:rsidP="0016535C">
      <w:pPr>
        <w:pStyle w:val="FP"/>
        <w:rPr>
          <w:color w:val="0000FF"/>
        </w:rPr>
      </w:pPr>
      <w:r w:rsidRPr="00F06C3E">
        <w:rPr>
          <w:color w:val="0000FF"/>
        </w:rPr>
        <w:t>There was no clear preference between options A and D.</w:t>
      </w:r>
    </w:p>
    <w:p w14:paraId="54106489" w14:textId="77777777" w:rsidR="00F06C3E" w:rsidRDefault="00F06C3E" w:rsidP="0016535C">
      <w:pPr>
        <w:pStyle w:val="FP"/>
      </w:pPr>
    </w:p>
    <w:p w14:paraId="34AD1C59" w14:textId="6256CC49" w:rsidR="008A3783" w:rsidRPr="008A3783" w:rsidRDefault="008A3783" w:rsidP="0016535C">
      <w:pPr>
        <w:pStyle w:val="FP"/>
        <w:rPr>
          <w:b/>
          <w:bCs/>
        </w:rPr>
      </w:pPr>
      <w:r w:rsidRPr="008A3783">
        <w:rPr>
          <w:b/>
          <w:bCs/>
        </w:rPr>
        <w:t>Which PLMN determines the URSP for UE:</w:t>
      </w:r>
    </w:p>
    <w:p w14:paraId="5EEFDDE9" w14:textId="1FA0C315" w:rsidR="008A3783" w:rsidRDefault="008A3783" w:rsidP="0016535C">
      <w:pPr>
        <w:pStyle w:val="FP"/>
      </w:pPr>
      <w:r>
        <w:t>AT&amp;T commented that Option B would result in an sustained Objection from AT&amp;T.</w:t>
      </w:r>
    </w:p>
    <w:p w14:paraId="17BF0564" w14:textId="77777777" w:rsidR="00DD1361" w:rsidRDefault="008A3783" w:rsidP="0016535C">
      <w:pPr>
        <w:pStyle w:val="FP"/>
      </w:pPr>
      <w:r>
        <w:t>Samsung commented that home network should be able to deliver their VPN to the UE.</w:t>
      </w:r>
    </w:p>
    <w:p w14:paraId="2E0FE072" w14:textId="4339B419" w:rsidR="008A3783" w:rsidRDefault="008A3783" w:rsidP="0016535C">
      <w:pPr>
        <w:pStyle w:val="FP"/>
      </w:pPr>
      <w:proofErr w:type="spellStart"/>
      <w:r>
        <w:t>SoH</w:t>
      </w:r>
      <w:proofErr w:type="spellEnd"/>
      <w:r>
        <w:t>:</w:t>
      </w:r>
    </w:p>
    <w:p w14:paraId="2A95ADC8" w14:textId="0BBA3909" w:rsidR="008A3783" w:rsidRDefault="008A3783" w:rsidP="008A3783">
      <w:pPr>
        <w:pStyle w:val="FP"/>
        <w:rPr>
          <w:b/>
          <w:bCs/>
          <w:lang w:eastAsia="en-US"/>
        </w:rPr>
      </w:pPr>
      <w:r>
        <w:rPr>
          <w:b/>
          <w:bCs/>
          <w:lang w:eastAsia="en-US"/>
        </w:rPr>
        <w:t>Q1: Can we support Option A?</w:t>
      </w:r>
    </w:p>
    <w:p w14:paraId="4B38A041" w14:textId="5A9BFA0A" w:rsidR="008A3783" w:rsidRDefault="008A3783" w:rsidP="008A3783">
      <w:pPr>
        <w:pStyle w:val="FP"/>
        <w:rPr>
          <w:b/>
          <w:bCs/>
          <w:lang w:eastAsia="en-US"/>
        </w:rPr>
      </w:pPr>
      <w:r w:rsidRPr="008A3783">
        <w:rPr>
          <w:b/>
          <w:bCs/>
          <w:lang w:eastAsia="en-US"/>
        </w:rPr>
        <w:tab/>
        <w:t>Yes:</w:t>
      </w:r>
      <w:r w:rsidRPr="008A3783">
        <w:rPr>
          <w:b/>
          <w:bCs/>
          <w:lang w:eastAsia="en-US"/>
        </w:rPr>
        <w:tab/>
      </w:r>
      <w:r>
        <w:rPr>
          <w:b/>
          <w:bCs/>
          <w:lang w:eastAsia="en-US"/>
        </w:rPr>
        <w:t>21</w:t>
      </w:r>
    </w:p>
    <w:p w14:paraId="5668CC35" w14:textId="3E88405A" w:rsidR="008A3783" w:rsidRDefault="008A3783" w:rsidP="008A3783">
      <w:pPr>
        <w:pStyle w:val="FP"/>
        <w:rPr>
          <w:b/>
          <w:bCs/>
          <w:lang w:eastAsia="en-US"/>
        </w:rPr>
      </w:pPr>
      <w:r w:rsidRPr="0016535C">
        <w:rPr>
          <w:b/>
          <w:bCs/>
          <w:lang w:eastAsia="en-US"/>
        </w:rPr>
        <w:t>Q</w:t>
      </w:r>
      <w:r>
        <w:rPr>
          <w:b/>
          <w:bCs/>
          <w:lang w:eastAsia="en-US"/>
        </w:rPr>
        <w:t>2</w:t>
      </w:r>
      <w:r w:rsidRPr="0016535C">
        <w:rPr>
          <w:b/>
          <w:bCs/>
          <w:lang w:eastAsia="en-US"/>
        </w:rPr>
        <w:t xml:space="preserve">: Can we support Option </w:t>
      </w:r>
      <w:r>
        <w:rPr>
          <w:b/>
          <w:bCs/>
          <w:lang w:eastAsia="en-US"/>
        </w:rPr>
        <w:t>B</w:t>
      </w:r>
      <w:r w:rsidRPr="0016535C">
        <w:rPr>
          <w:b/>
          <w:bCs/>
          <w:lang w:eastAsia="en-US"/>
        </w:rPr>
        <w:t>?</w:t>
      </w:r>
    </w:p>
    <w:p w14:paraId="0D6EEAFE" w14:textId="659AC518" w:rsidR="008A3783" w:rsidRDefault="008A3783" w:rsidP="008A3783">
      <w:pPr>
        <w:pStyle w:val="FP"/>
        <w:rPr>
          <w:b/>
          <w:bCs/>
          <w:lang w:eastAsia="en-US"/>
        </w:rPr>
      </w:pPr>
      <w:r w:rsidRPr="008A3783">
        <w:rPr>
          <w:b/>
          <w:bCs/>
          <w:lang w:eastAsia="en-US"/>
        </w:rPr>
        <w:tab/>
        <w:t>Yes:</w:t>
      </w:r>
      <w:r w:rsidRPr="008A3783">
        <w:rPr>
          <w:b/>
          <w:bCs/>
          <w:lang w:eastAsia="en-US"/>
        </w:rPr>
        <w:tab/>
      </w:r>
      <w:r w:rsidR="00F06C3E">
        <w:rPr>
          <w:b/>
          <w:bCs/>
          <w:lang w:eastAsia="en-US"/>
        </w:rPr>
        <w:t>1</w:t>
      </w:r>
    </w:p>
    <w:p w14:paraId="506A3341" w14:textId="59508A13" w:rsidR="008A3783" w:rsidRPr="00F06C3E" w:rsidRDefault="008A3783" w:rsidP="0016535C">
      <w:pPr>
        <w:pStyle w:val="FP"/>
        <w:rPr>
          <w:color w:val="0000FF"/>
        </w:rPr>
      </w:pPr>
      <w:r w:rsidRPr="00F06C3E">
        <w:rPr>
          <w:color w:val="0000FF"/>
        </w:rPr>
        <w:t>It was clear that Option A should be</w:t>
      </w:r>
      <w:r w:rsidR="00F06C3E" w:rsidRPr="00F06C3E">
        <w:rPr>
          <w:color w:val="0000FF"/>
        </w:rPr>
        <w:t xml:space="preserve"> used to move forward.</w:t>
      </w:r>
    </w:p>
    <w:p w14:paraId="6707DFD1" w14:textId="34223DFA" w:rsidR="008A3783" w:rsidRDefault="008A3783" w:rsidP="0016535C">
      <w:pPr>
        <w:pStyle w:val="FP"/>
      </w:pPr>
    </w:p>
    <w:p w14:paraId="12B76A72" w14:textId="47EC764B" w:rsidR="0016535C" w:rsidRPr="00F06C3E" w:rsidRDefault="00F06C3E" w:rsidP="0016535C">
      <w:pPr>
        <w:rPr>
          <w:b/>
          <w:bCs/>
        </w:rPr>
      </w:pPr>
      <w:proofErr w:type="spellStart"/>
      <w:r w:rsidRPr="00F06C3E">
        <w:rPr>
          <w:b/>
          <w:bCs/>
        </w:rPr>
        <w:t>SoH</w:t>
      </w:r>
      <w:proofErr w:type="spellEnd"/>
      <w:r w:rsidRPr="00F06C3E">
        <w:rPr>
          <w:b/>
          <w:bCs/>
        </w:rPr>
        <w:t xml:space="preserve"> for KI#2:</w:t>
      </w:r>
    </w:p>
    <w:p w14:paraId="5582F6BC" w14:textId="4C7CF9BB" w:rsidR="00F06C3E" w:rsidRDefault="00F06C3E" w:rsidP="0016535C">
      <w:r>
        <w:t xml:space="preserve">It was suggested only to </w:t>
      </w:r>
      <w:r w:rsidR="00063C94">
        <w:t xml:space="preserve">check Q1, rather than the large number of interrelated questions listed. Apple disagreed with this question and suggested another question instead. As there was no agreement on the question, this </w:t>
      </w:r>
      <w:proofErr w:type="spellStart"/>
      <w:r w:rsidR="00063C94">
        <w:t>SoH</w:t>
      </w:r>
      <w:proofErr w:type="spellEnd"/>
      <w:r w:rsidR="00063C94">
        <w:t xml:space="preserve"> was not held.</w:t>
      </w:r>
    </w:p>
    <w:p w14:paraId="18351ED6" w14:textId="39D1ED7B" w:rsidR="00063C94" w:rsidRDefault="00063C94" w:rsidP="0016535C">
      <w:pPr>
        <w:rPr>
          <w:lang w:eastAsia="en-US"/>
        </w:rPr>
      </w:pPr>
      <w:r>
        <w:t xml:space="preserve">For </w:t>
      </w:r>
      <w:r w:rsidRPr="002515FA">
        <w:rPr>
          <w:color w:val="0000FF"/>
          <w:lang w:eastAsia="en-US"/>
        </w:rPr>
        <w:t>S2-2205529</w:t>
      </w:r>
      <w:r>
        <w:rPr>
          <w:lang w:eastAsia="en-US"/>
        </w:rPr>
        <w:t xml:space="preserve"> r03 with changes removing the Editor's Note was proposed. This was left for further discussion.</w:t>
      </w:r>
    </w:p>
    <w:p w14:paraId="45905B27" w14:textId="77777777" w:rsidR="00063C94" w:rsidRDefault="00063C94" w:rsidP="0016535C"/>
    <w:p w14:paraId="5C95F4B8" w14:textId="77777777" w:rsidR="00063C94" w:rsidRPr="009502E1" w:rsidRDefault="00063C94" w:rsidP="00063C94">
      <w:pPr>
        <w:keepNext/>
        <w:pBdr>
          <w:top w:val="single" w:sz="4" w:space="1" w:color="auto"/>
        </w:pBdr>
        <w:rPr>
          <w:b/>
          <w:lang w:eastAsia="en-US"/>
        </w:rPr>
      </w:pPr>
      <w:r w:rsidRPr="002515FA">
        <w:rPr>
          <w:color w:val="0000FF"/>
          <w:lang w:eastAsia="en-US"/>
        </w:rPr>
        <w:lastRenderedPageBreak/>
        <w:t>S2-2205717</w:t>
      </w:r>
      <w:r>
        <w:rPr>
          <w:lang w:eastAsia="en-US"/>
        </w:rPr>
        <w:t xml:space="preserve"> (P-CR) Evaluation and conclusion of KI#2 (Source: Huawei, </w:t>
      </w:r>
      <w:proofErr w:type="spellStart"/>
      <w:r>
        <w:rPr>
          <w:lang w:eastAsia="en-US"/>
        </w:rPr>
        <w:t>HiSilicon</w:t>
      </w:r>
      <w:proofErr w:type="spellEnd"/>
      <w:r>
        <w:rPr>
          <w:lang w:eastAsia="en-US"/>
        </w:rPr>
        <w:t>)</w:t>
      </w:r>
    </w:p>
    <w:p w14:paraId="7FDA2FD9" w14:textId="77777777" w:rsidR="00063C94" w:rsidRPr="009502E1" w:rsidRDefault="00063C94" w:rsidP="00063C94">
      <w:pPr>
        <w:pStyle w:val="FP"/>
        <w:keepNext/>
        <w:rPr>
          <w:b/>
          <w:bCs/>
          <w:i/>
          <w:iCs/>
          <w:lang w:eastAsia="en-US"/>
        </w:rPr>
      </w:pPr>
      <w:r w:rsidRPr="009502E1">
        <w:rPr>
          <w:b/>
          <w:bCs/>
          <w:i/>
          <w:iCs/>
          <w:lang w:eastAsia="en-US"/>
        </w:rPr>
        <w:t>e-mail comments:</w:t>
      </w:r>
    </w:p>
    <w:p w14:paraId="706AA572" w14:textId="77777777" w:rsidR="00063C94" w:rsidRPr="00514122" w:rsidRDefault="00063C94" w:rsidP="00063C94">
      <w:pPr>
        <w:pStyle w:val="FP"/>
        <w:keepNext/>
        <w:rPr>
          <w:i/>
          <w:iCs/>
          <w:lang w:eastAsia="en-US"/>
        </w:rPr>
      </w:pPr>
      <w:r w:rsidRPr="00514122">
        <w:rPr>
          <w:i/>
          <w:iCs/>
          <w:lang w:eastAsia="en-US"/>
        </w:rPr>
        <w:t>Changhong (Intel) proposes to use this paper as baseline for KI#2 evaluation and conclusion.</w:t>
      </w:r>
    </w:p>
    <w:p w14:paraId="4659EBF1" w14:textId="77777777" w:rsidR="00063C94" w:rsidRPr="00514122" w:rsidRDefault="00063C94" w:rsidP="00063C94">
      <w:pPr>
        <w:pStyle w:val="FP"/>
        <w:keepNext/>
        <w:rPr>
          <w:i/>
          <w:iCs/>
          <w:lang w:eastAsia="en-US"/>
        </w:rPr>
      </w:pPr>
      <w:r w:rsidRPr="00514122">
        <w:rPr>
          <w:i/>
          <w:iCs/>
          <w:lang w:eastAsia="en-US"/>
        </w:rPr>
        <w:t>Yang (OPPO) corrected the title (6947-&gt;5717), and provide comments and r01.</w:t>
      </w:r>
    </w:p>
    <w:p w14:paraId="02BD5B30" w14:textId="77777777" w:rsidR="00063C94" w:rsidRPr="00514122" w:rsidRDefault="00063C94" w:rsidP="00063C94">
      <w:pPr>
        <w:pStyle w:val="FP"/>
        <w:keepNext/>
        <w:rPr>
          <w:i/>
          <w:iCs/>
          <w:lang w:eastAsia="en-US"/>
        </w:rPr>
      </w:pPr>
      <w:r w:rsidRPr="00514122">
        <w:rPr>
          <w:i/>
          <w:iCs/>
          <w:lang w:eastAsia="en-US"/>
        </w:rPr>
        <w:t>Yang (OPPO) provides comments and r01.</w:t>
      </w:r>
    </w:p>
    <w:p w14:paraId="356003B9" w14:textId="77777777" w:rsidR="00063C94" w:rsidRPr="00514122" w:rsidRDefault="00063C94" w:rsidP="00063C94">
      <w:pPr>
        <w:pStyle w:val="FP"/>
        <w:keepNext/>
        <w:rPr>
          <w:i/>
          <w:iCs/>
          <w:lang w:eastAsia="en-US"/>
        </w:rPr>
      </w:pPr>
      <w:r w:rsidRPr="00514122">
        <w:rPr>
          <w:i/>
          <w:iCs/>
          <w:lang w:eastAsia="en-US"/>
        </w:rPr>
        <w:t>Yang (OPPO) Further correct the AI number (-&gt; 9.22).</w:t>
      </w:r>
    </w:p>
    <w:p w14:paraId="3F7BAE65" w14:textId="77777777" w:rsidR="00063C94" w:rsidRPr="00514122" w:rsidRDefault="00063C94" w:rsidP="00063C94">
      <w:pPr>
        <w:pStyle w:val="FP"/>
        <w:keepNext/>
        <w:rPr>
          <w:i/>
          <w:iCs/>
          <w:lang w:eastAsia="en-US"/>
        </w:rPr>
      </w:pPr>
      <w:r w:rsidRPr="00514122">
        <w:rPr>
          <w:i/>
          <w:iCs/>
          <w:lang w:eastAsia="en-US"/>
        </w:rPr>
        <w:t>Josep (DT) provides comments, provides r02.</w:t>
      </w:r>
    </w:p>
    <w:p w14:paraId="06DE2F8A" w14:textId="77777777" w:rsidR="00063C94" w:rsidRPr="00514122" w:rsidRDefault="00063C94" w:rsidP="00063C94">
      <w:pPr>
        <w:pStyle w:val="FP"/>
        <w:keepNext/>
        <w:rPr>
          <w:i/>
          <w:iCs/>
          <w:lang w:eastAsia="en-US"/>
        </w:rPr>
      </w:pPr>
      <w:r w:rsidRPr="00514122">
        <w:rPr>
          <w:i/>
          <w:iCs/>
          <w:lang w:eastAsia="en-US"/>
        </w:rPr>
        <w:t>Krisztian (Apple) provides comments and r03.</w:t>
      </w:r>
    </w:p>
    <w:p w14:paraId="14D26241" w14:textId="77777777" w:rsidR="00063C94" w:rsidRPr="00514122" w:rsidRDefault="00063C94" w:rsidP="00063C94">
      <w:pPr>
        <w:pStyle w:val="FP"/>
        <w:keepNext/>
        <w:rPr>
          <w:i/>
          <w:iCs/>
          <w:lang w:eastAsia="en-US"/>
        </w:rPr>
      </w:pPr>
      <w:r w:rsidRPr="00514122">
        <w:rPr>
          <w:i/>
          <w:iCs/>
          <w:lang w:eastAsia="en-US"/>
        </w:rPr>
        <w:t>Huazhang (vivo) provides the comments</w:t>
      </w:r>
    </w:p>
    <w:p w14:paraId="66101607" w14:textId="77777777" w:rsidR="00063C94" w:rsidRPr="00514122" w:rsidRDefault="00063C94" w:rsidP="00063C94">
      <w:pPr>
        <w:pStyle w:val="FP"/>
        <w:keepNext/>
        <w:rPr>
          <w:i/>
          <w:iCs/>
          <w:lang w:eastAsia="en-US"/>
        </w:rPr>
      </w:pPr>
      <w:r w:rsidRPr="00514122">
        <w:rPr>
          <w:i/>
          <w:iCs/>
          <w:lang w:eastAsia="en-US"/>
        </w:rPr>
        <w:t>Josep (DT) comments, provides r04.</w:t>
      </w:r>
    </w:p>
    <w:p w14:paraId="1229F026" w14:textId="77777777" w:rsidR="00063C94" w:rsidRPr="00514122" w:rsidRDefault="00063C94" w:rsidP="00063C94">
      <w:pPr>
        <w:pStyle w:val="FP"/>
        <w:keepNext/>
        <w:rPr>
          <w:i/>
          <w:iCs/>
          <w:lang w:eastAsia="en-US"/>
        </w:rPr>
      </w:pPr>
      <w:r w:rsidRPr="00514122">
        <w:rPr>
          <w:i/>
          <w:iCs/>
          <w:lang w:eastAsia="en-US"/>
        </w:rPr>
        <w:t>Pavan (Google) provides some comments and r05.</w:t>
      </w:r>
    </w:p>
    <w:p w14:paraId="6DEEA0F7" w14:textId="77777777" w:rsidR="00063C94" w:rsidRPr="00514122" w:rsidRDefault="00063C94" w:rsidP="00063C94">
      <w:pPr>
        <w:pStyle w:val="FP"/>
        <w:keepNext/>
        <w:rPr>
          <w:i/>
          <w:iCs/>
          <w:lang w:eastAsia="en-US"/>
        </w:rPr>
      </w:pPr>
      <w:r w:rsidRPr="00514122">
        <w:rPr>
          <w:i/>
          <w:iCs/>
          <w:lang w:eastAsia="en-US"/>
        </w:rPr>
        <w:t>Dimitris (Lenovo) raises concerns with r01, r02, r03 and r04</w:t>
      </w:r>
    </w:p>
    <w:p w14:paraId="76A228A6" w14:textId="77777777" w:rsidR="00063C94" w:rsidRPr="00514122" w:rsidRDefault="00063C94" w:rsidP="00063C94">
      <w:pPr>
        <w:pStyle w:val="FP"/>
        <w:keepNext/>
        <w:rPr>
          <w:i/>
          <w:iCs/>
          <w:lang w:eastAsia="en-US"/>
        </w:rPr>
      </w:pPr>
      <w:r w:rsidRPr="00514122">
        <w:rPr>
          <w:i/>
          <w:iCs/>
          <w:lang w:eastAsia="en-US"/>
        </w:rPr>
        <w:t>Jicheol (Samsung) provides r06.</w:t>
      </w:r>
    </w:p>
    <w:p w14:paraId="45FE7180" w14:textId="77777777" w:rsidR="00063C94" w:rsidRPr="00514122" w:rsidRDefault="00063C94" w:rsidP="00063C94">
      <w:pPr>
        <w:pStyle w:val="FP"/>
        <w:keepNext/>
        <w:rPr>
          <w:i/>
          <w:iCs/>
          <w:lang w:eastAsia="en-US"/>
        </w:rPr>
      </w:pPr>
      <w:r w:rsidRPr="00514122">
        <w:rPr>
          <w:i/>
          <w:iCs/>
          <w:lang w:eastAsia="en-US"/>
        </w:rPr>
        <w:t>Iskren (NEC) provides comments</w:t>
      </w:r>
    </w:p>
    <w:p w14:paraId="4D550574" w14:textId="77777777" w:rsidR="00063C94" w:rsidRPr="00514122" w:rsidRDefault="00063C94" w:rsidP="00063C94">
      <w:pPr>
        <w:pStyle w:val="FP"/>
        <w:keepNext/>
        <w:rPr>
          <w:i/>
          <w:iCs/>
          <w:lang w:eastAsia="en-US"/>
        </w:rPr>
      </w:pPr>
      <w:r w:rsidRPr="00514122">
        <w:rPr>
          <w:i/>
          <w:iCs/>
          <w:lang w:eastAsia="en-US"/>
        </w:rPr>
        <w:t>Josep (DT) replies to Iskren (NEC).</w:t>
      </w:r>
    </w:p>
    <w:p w14:paraId="51BF17B2" w14:textId="77777777" w:rsidR="00063C94" w:rsidRPr="00514122" w:rsidRDefault="00063C94" w:rsidP="00063C94">
      <w:pPr>
        <w:pStyle w:val="FP"/>
        <w:keepNext/>
        <w:rPr>
          <w:i/>
          <w:iCs/>
          <w:lang w:eastAsia="en-US"/>
        </w:rPr>
      </w:pPr>
      <w:r w:rsidRPr="00514122">
        <w:rPr>
          <w:i/>
          <w:iCs/>
          <w:lang w:eastAsia="en-US"/>
        </w:rPr>
        <w:t>Belen (Ericsson) provides comments</w:t>
      </w:r>
    </w:p>
    <w:p w14:paraId="2AFCD85D" w14:textId="77777777" w:rsidR="00063C94" w:rsidRPr="00514122" w:rsidRDefault="00063C94" w:rsidP="00063C94">
      <w:pPr>
        <w:pStyle w:val="FP"/>
        <w:keepNext/>
        <w:rPr>
          <w:i/>
          <w:iCs/>
          <w:lang w:eastAsia="en-US"/>
        </w:rPr>
      </w:pPr>
      <w:r w:rsidRPr="00514122">
        <w:rPr>
          <w:i/>
          <w:iCs/>
          <w:lang w:eastAsia="en-US"/>
        </w:rPr>
        <w:t>Huazhang (vivo) provide comments.</w:t>
      </w:r>
    </w:p>
    <w:p w14:paraId="41053350" w14:textId="77777777" w:rsidR="00063C94" w:rsidRPr="00514122" w:rsidRDefault="00063C94" w:rsidP="00063C94">
      <w:pPr>
        <w:pStyle w:val="FP"/>
        <w:keepNext/>
        <w:rPr>
          <w:i/>
          <w:iCs/>
          <w:lang w:eastAsia="en-US"/>
        </w:rPr>
      </w:pPr>
      <w:r w:rsidRPr="00514122">
        <w:rPr>
          <w:i/>
          <w:iCs/>
          <w:lang w:eastAsia="en-US"/>
        </w:rPr>
        <w:t>I am not ok to define the SMF to reject the PDU session.</w:t>
      </w:r>
    </w:p>
    <w:p w14:paraId="7F8E617F" w14:textId="77777777" w:rsidR="00063C94" w:rsidRPr="00514122" w:rsidRDefault="00063C94" w:rsidP="00063C94">
      <w:pPr>
        <w:pStyle w:val="FP"/>
        <w:keepNext/>
        <w:rPr>
          <w:i/>
          <w:iCs/>
          <w:lang w:eastAsia="en-US"/>
        </w:rPr>
      </w:pPr>
      <w:r w:rsidRPr="00514122">
        <w:rPr>
          <w:i/>
          <w:iCs/>
          <w:lang w:eastAsia="en-US"/>
        </w:rPr>
        <w:t>And I am also not ok to delete the user consent.</w:t>
      </w:r>
    </w:p>
    <w:p w14:paraId="143F3263" w14:textId="77777777" w:rsidR="00063C94" w:rsidRPr="00514122" w:rsidRDefault="00063C94" w:rsidP="00063C94">
      <w:pPr>
        <w:pStyle w:val="FP"/>
        <w:keepNext/>
        <w:rPr>
          <w:i/>
          <w:iCs/>
          <w:lang w:eastAsia="en-US"/>
        </w:rPr>
      </w:pPr>
      <w:r w:rsidRPr="00514122">
        <w:rPr>
          <w:i/>
          <w:iCs/>
          <w:lang w:eastAsia="en-US"/>
        </w:rPr>
        <w:t>Belen (Ericsson) provides r07</w:t>
      </w:r>
    </w:p>
    <w:p w14:paraId="577CAD25" w14:textId="77777777" w:rsidR="00063C94" w:rsidRPr="00514122" w:rsidRDefault="00063C94" w:rsidP="00063C94">
      <w:pPr>
        <w:pStyle w:val="FP"/>
        <w:keepNext/>
        <w:rPr>
          <w:i/>
          <w:iCs/>
          <w:lang w:eastAsia="en-US"/>
        </w:rPr>
      </w:pPr>
      <w:r w:rsidRPr="00514122">
        <w:rPr>
          <w:i/>
          <w:iCs/>
          <w:lang w:eastAsia="en-US"/>
        </w:rPr>
        <w:t>Pinghui(China Telecom) comments</w:t>
      </w:r>
    </w:p>
    <w:p w14:paraId="650B5296" w14:textId="77777777" w:rsidR="00063C94" w:rsidRPr="00514122" w:rsidRDefault="00063C94" w:rsidP="00063C94">
      <w:pPr>
        <w:pStyle w:val="FP"/>
        <w:keepNext/>
        <w:rPr>
          <w:i/>
          <w:iCs/>
          <w:lang w:eastAsia="en-US"/>
        </w:rPr>
      </w:pPr>
      <w:r w:rsidRPr="00514122">
        <w:rPr>
          <w:i/>
          <w:iCs/>
          <w:lang w:eastAsia="en-US"/>
        </w:rPr>
        <w:t>Krisztian (Apple) objects to r07 and r06, supports r05.</w:t>
      </w:r>
    </w:p>
    <w:p w14:paraId="7E6C1EC7" w14:textId="77777777" w:rsidR="00063C94" w:rsidRPr="00514122" w:rsidRDefault="00063C94" w:rsidP="00063C94">
      <w:pPr>
        <w:pStyle w:val="FP"/>
        <w:keepNext/>
        <w:rPr>
          <w:i/>
          <w:iCs/>
          <w:lang w:eastAsia="en-US"/>
        </w:rPr>
      </w:pPr>
      <w:r w:rsidRPr="00514122">
        <w:rPr>
          <w:i/>
          <w:iCs/>
          <w:lang w:eastAsia="en-US"/>
        </w:rPr>
        <w:t>Josep (DT) replies to Krisztian (Apple), disagrees to removing UE reporting and his reasons.</w:t>
      </w:r>
    </w:p>
    <w:p w14:paraId="14E5B3C7" w14:textId="77777777" w:rsidR="00063C94" w:rsidRPr="00514122" w:rsidRDefault="00063C94" w:rsidP="00063C94">
      <w:pPr>
        <w:pStyle w:val="FP"/>
        <w:keepNext/>
        <w:rPr>
          <w:i/>
          <w:iCs/>
          <w:lang w:eastAsia="en-US"/>
        </w:rPr>
      </w:pPr>
      <w:r w:rsidRPr="00514122">
        <w:rPr>
          <w:i/>
          <w:iCs/>
          <w:lang w:eastAsia="en-US"/>
        </w:rPr>
        <w:t>Pallab (Nokia) supports r05.</w:t>
      </w:r>
    </w:p>
    <w:p w14:paraId="4B2E99F5" w14:textId="77777777" w:rsidR="00063C94" w:rsidRPr="00514122" w:rsidRDefault="00063C94" w:rsidP="00063C94">
      <w:pPr>
        <w:pStyle w:val="FP"/>
        <w:keepNext/>
        <w:rPr>
          <w:i/>
          <w:iCs/>
          <w:lang w:eastAsia="en-US"/>
        </w:rPr>
      </w:pPr>
      <w:r w:rsidRPr="00514122">
        <w:rPr>
          <w:i/>
          <w:iCs/>
          <w:lang w:eastAsia="en-US"/>
        </w:rPr>
        <w:t>Changhong (Intel) proposes to have a show of hands on the controversial parts at CC#4 or CC#5.</w:t>
      </w:r>
    </w:p>
    <w:p w14:paraId="55D51C7A" w14:textId="77777777" w:rsidR="00063C94" w:rsidRPr="00514122" w:rsidRDefault="00063C94" w:rsidP="00063C94">
      <w:pPr>
        <w:pStyle w:val="FP"/>
        <w:keepNext/>
        <w:rPr>
          <w:i/>
          <w:iCs/>
          <w:lang w:eastAsia="en-US"/>
        </w:rPr>
      </w:pPr>
      <w:r w:rsidRPr="00514122">
        <w:rPr>
          <w:i/>
          <w:iCs/>
          <w:lang w:eastAsia="en-US"/>
        </w:rPr>
        <w:t>Dimitris (Lenovo) suggests additional questions for SOH</w:t>
      </w:r>
    </w:p>
    <w:p w14:paraId="6BB2514E" w14:textId="77777777" w:rsidR="00063C94" w:rsidRPr="00514122" w:rsidRDefault="00063C94" w:rsidP="00063C94">
      <w:pPr>
        <w:pStyle w:val="FP"/>
        <w:keepNext/>
        <w:rPr>
          <w:i/>
          <w:iCs/>
          <w:lang w:eastAsia="en-US"/>
        </w:rPr>
      </w:pPr>
      <w:r w:rsidRPr="00514122">
        <w:rPr>
          <w:i/>
          <w:iCs/>
          <w:lang w:eastAsia="en-US"/>
        </w:rPr>
        <w:t xml:space="preserve">Josep (DT) suggests a much simpler </w:t>
      </w:r>
      <w:proofErr w:type="spellStart"/>
      <w:r w:rsidRPr="00514122">
        <w:rPr>
          <w:i/>
          <w:iCs/>
          <w:lang w:eastAsia="en-US"/>
        </w:rPr>
        <w:t>SoH</w:t>
      </w:r>
      <w:proofErr w:type="spellEnd"/>
      <w:r w:rsidRPr="00514122">
        <w:rPr>
          <w:i/>
          <w:iCs/>
          <w:lang w:eastAsia="en-US"/>
        </w:rPr>
        <w:t>.</w:t>
      </w:r>
    </w:p>
    <w:p w14:paraId="32E60723" w14:textId="77777777" w:rsidR="00063C94" w:rsidRPr="00514122" w:rsidRDefault="00063C94" w:rsidP="00063C94">
      <w:pPr>
        <w:pStyle w:val="FP"/>
        <w:keepNext/>
        <w:rPr>
          <w:i/>
          <w:iCs/>
          <w:lang w:eastAsia="en-US"/>
        </w:rPr>
      </w:pPr>
      <w:r w:rsidRPr="00514122">
        <w:rPr>
          <w:i/>
          <w:iCs/>
          <w:lang w:eastAsia="en-US"/>
        </w:rPr>
        <w:t>Huazhang (vivo) replies to add the question</w:t>
      </w:r>
    </w:p>
    <w:p w14:paraId="3DAC8F79" w14:textId="77777777" w:rsidR="00063C94" w:rsidRPr="00514122" w:rsidRDefault="00063C94" w:rsidP="00063C94">
      <w:pPr>
        <w:pStyle w:val="FP"/>
        <w:keepNext/>
        <w:rPr>
          <w:i/>
          <w:iCs/>
          <w:lang w:eastAsia="en-US"/>
        </w:rPr>
      </w:pPr>
      <w:r w:rsidRPr="00514122">
        <w:rPr>
          <w:i/>
          <w:iCs/>
          <w:lang w:eastAsia="en-US"/>
        </w:rPr>
        <w:t xml:space="preserve">Belen (Ericsson) agrees to have simpler questions for a </w:t>
      </w:r>
      <w:proofErr w:type="spellStart"/>
      <w:r w:rsidRPr="00514122">
        <w:rPr>
          <w:i/>
          <w:iCs/>
          <w:lang w:eastAsia="en-US"/>
        </w:rPr>
        <w:t>SoH</w:t>
      </w:r>
      <w:proofErr w:type="spellEnd"/>
      <w:r w:rsidRPr="00514122">
        <w:rPr>
          <w:i/>
          <w:iCs/>
          <w:lang w:eastAsia="en-US"/>
        </w:rPr>
        <w:t>.</w:t>
      </w:r>
    </w:p>
    <w:p w14:paraId="2008F2EB" w14:textId="77777777" w:rsidR="00063C94" w:rsidRPr="00514122" w:rsidRDefault="00063C94" w:rsidP="00063C94">
      <w:pPr>
        <w:pStyle w:val="FP"/>
        <w:keepNext/>
        <w:rPr>
          <w:i/>
          <w:iCs/>
          <w:lang w:eastAsia="en-US"/>
        </w:rPr>
      </w:pPr>
      <w:r w:rsidRPr="00514122">
        <w:rPr>
          <w:i/>
          <w:iCs/>
          <w:lang w:eastAsia="en-US"/>
        </w:rPr>
        <w:t>Yang (OPPO) we do not think the 1st question needs to be asked due to it does not make sense</w:t>
      </w:r>
    </w:p>
    <w:p w14:paraId="125BF2AC" w14:textId="77777777" w:rsidR="00063C94" w:rsidRPr="00514122" w:rsidRDefault="00063C94" w:rsidP="00063C94">
      <w:pPr>
        <w:pStyle w:val="FP"/>
        <w:keepNext/>
        <w:rPr>
          <w:i/>
          <w:iCs/>
          <w:lang w:eastAsia="en-US"/>
        </w:rPr>
      </w:pPr>
      <w:r w:rsidRPr="00514122">
        <w:rPr>
          <w:i/>
          <w:iCs/>
          <w:lang w:eastAsia="en-US"/>
        </w:rPr>
        <w:t>Haiyang (Huawei) suggests a way forward, provides r08, and objects r01 to r07.</w:t>
      </w:r>
    </w:p>
    <w:p w14:paraId="6C796708" w14:textId="77777777" w:rsidR="00063C94" w:rsidRPr="00514122" w:rsidRDefault="00063C94" w:rsidP="00063C94">
      <w:pPr>
        <w:pStyle w:val="FP"/>
        <w:keepNext/>
        <w:rPr>
          <w:i/>
          <w:iCs/>
          <w:lang w:eastAsia="en-US"/>
        </w:rPr>
      </w:pPr>
      <w:r w:rsidRPr="00514122">
        <w:rPr>
          <w:i/>
          <w:iCs/>
          <w:lang w:eastAsia="en-US"/>
        </w:rPr>
        <w:t xml:space="preserve">Josep (DT) supports </w:t>
      </w:r>
      <w:proofErr w:type="spellStart"/>
      <w:r w:rsidRPr="00514122">
        <w:rPr>
          <w:i/>
          <w:iCs/>
          <w:lang w:eastAsia="en-US"/>
        </w:rPr>
        <w:t>Belén's</w:t>
      </w:r>
      <w:proofErr w:type="spellEnd"/>
      <w:r w:rsidRPr="00514122">
        <w:rPr>
          <w:i/>
          <w:iCs/>
          <w:lang w:eastAsia="en-US"/>
        </w:rPr>
        <w:t xml:space="preserve"> (Ericsson) wording that the </w:t>
      </w:r>
      <w:proofErr w:type="spellStart"/>
      <w:r w:rsidRPr="00514122">
        <w:rPr>
          <w:i/>
          <w:iCs/>
          <w:lang w:eastAsia="en-US"/>
        </w:rPr>
        <w:t>SoH</w:t>
      </w:r>
      <w:proofErr w:type="spellEnd"/>
      <w:r w:rsidRPr="00514122">
        <w:rPr>
          <w:i/>
          <w:iCs/>
          <w:lang w:eastAsia="en-US"/>
        </w:rPr>
        <w:t xml:space="preserve"> questions should be solution-neutral.</w:t>
      </w:r>
    </w:p>
    <w:p w14:paraId="087280BE" w14:textId="77777777" w:rsidR="00063C94" w:rsidRPr="00514122" w:rsidRDefault="00063C94" w:rsidP="00063C94">
      <w:pPr>
        <w:pStyle w:val="FP"/>
        <w:keepNext/>
        <w:rPr>
          <w:i/>
          <w:iCs/>
          <w:lang w:eastAsia="en-US"/>
        </w:rPr>
      </w:pPr>
      <w:r w:rsidRPr="00514122">
        <w:rPr>
          <w:i/>
          <w:iCs/>
          <w:lang w:eastAsia="en-US"/>
        </w:rPr>
        <w:t>Yang (OPPO) objects r08 as the concern shown in very first email that the evaluation is confusing</w:t>
      </w:r>
    </w:p>
    <w:p w14:paraId="2BC19C9E" w14:textId="77777777" w:rsidR="00063C94" w:rsidRPr="00514122" w:rsidRDefault="00063C94" w:rsidP="00063C94">
      <w:pPr>
        <w:pStyle w:val="FP"/>
        <w:keepNext/>
        <w:rPr>
          <w:i/>
          <w:iCs/>
          <w:lang w:eastAsia="en-US"/>
        </w:rPr>
      </w:pPr>
      <w:r w:rsidRPr="00514122">
        <w:rPr>
          <w:i/>
          <w:iCs/>
          <w:lang w:eastAsia="en-US"/>
        </w:rPr>
        <w:t>Changhong (Intel) asks companies to work in a constructive way in the spirit of 3GPP compromising.</w:t>
      </w:r>
    </w:p>
    <w:p w14:paraId="3DA21797" w14:textId="77777777" w:rsidR="00063C94" w:rsidRPr="00514122" w:rsidRDefault="00063C94" w:rsidP="00063C94">
      <w:pPr>
        <w:pStyle w:val="FP"/>
        <w:keepNext/>
        <w:rPr>
          <w:i/>
          <w:iCs/>
          <w:lang w:eastAsia="en-US"/>
        </w:rPr>
      </w:pPr>
      <w:r w:rsidRPr="00514122">
        <w:rPr>
          <w:i/>
          <w:iCs/>
          <w:lang w:eastAsia="en-US"/>
        </w:rPr>
        <w:t>Josep (DT) replies to Changhong (Rapporteur).</w:t>
      </w:r>
    </w:p>
    <w:p w14:paraId="0E6FCC8E" w14:textId="77777777" w:rsidR="00063C94" w:rsidRPr="00514122" w:rsidRDefault="00063C94" w:rsidP="00063C94">
      <w:pPr>
        <w:pStyle w:val="FP"/>
        <w:keepNext/>
        <w:rPr>
          <w:i/>
          <w:iCs/>
          <w:lang w:eastAsia="en-US"/>
        </w:rPr>
      </w:pPr>
      <w:r w:rsidRPr="00514122">
        <w:rPr>
          <w:i/>
          <w:iCs/>
          <w:lang w:eastAsia="en-US"/>
        </w:rPr>
        <w:t>Yang (OPPO) supports r05 which is the minimum agreement we possibly can get in this meeting</w:t>
      </w:r>
    </w:p>
    <w:p w14:paraId="72072F1C" w14:textId="77777777" w:rsidR="00063C94" w:rsidRPr="00514122" w:rsidRDefault="00063C94" w:rsidP="00063C94">
      <w:pPr>
        <w:pStyle w:val="FP"/>
        <w:keepNext/>
        <w:rPr>
          <w:i/>
          <w:iCs/>
          <w:lang w:eastAsia="en-US"/>
        </w:rPr>
      </w:pPr>
      <w:r w:rsidRPr="00514122">
        <w:rPr>
          <w:i/>
          <w:iCs/>
          <w:lang w:eastAsia="en-US"/>
        </w:rPr>
        <w:t>Jicheol (Samsung) objects r05 and r08 and supports r06 and r07.</w:t>
      </w:r>
    </w:p>
    <w:p w14:paraId="18A748F9" w14:textId="77777777" w:rsidR="00063C94" w:rsidRPr="00514122" w:rsidRDefault="00063C94" w:rsidP="00063C94">
      <w:pPr>
        <w:pStyle w:val="FP"/>
        <w:keepNext/>
        <w:rPr>
          <w:i/>
          <w:iCs/>
          <w:lang w:eastAsia="en-US"/>
        </w:rPr>
      </w:pPr>
      <w:r w:rsidRPr="00514122">
        <w:rPr>
          <w:i/>
          <w:iCs/>
          <w:lang w:eastAsia="en-US"/>
        </w:rPr>
        <w:t>And also supports a show-of-hands to make a progress.</w:t>
      </w:r>
    </w:p>
    <w:p w14:paraId="64A73F6A" w14:textId="77777777" w:rsidR="00063C94" w:rsidRPr="00514122" w:rsidRDefault="00063C94" w:rsidP="00063C94">
      <w:pPr>
        <w:pStyle w:val="FP"/>
        <w:keepNext/>
        <w:rPr>
          <w:i/>
          <w:iCs/>
          <w:lang w:eastAsia="en-US"/>
        </w:rPr>
      </w:pPr>
      <w:r w:rsidRPr="00514122">
        <w:rPr>
          <w:i/>
          <w:iCs/>
          <w:lang w:eastAsia="en-US"/>
        </w:rPr>
        <w:t xml:space="preserve">Josep (DT) provides a r09 that can be used as basis for the result of the </w:t>
      </w:r>
      <w:proofErr w:type="spellStart"/>
      <w:r w:rsidRPr="00514122">
        <w:rPr>
          <w:i/>
          <w:iCs/>
          <w:lang w:eastAsia="en-US"/>
        </w:rPr>
        <w:t>SoH</w:t>
      </w:r>
      <w:proofErr w:type="spellEnd"/>
      <w:r w:rsidRPr="00514122">
        <w:rPr>
          <w:i/>
          <w:iCs/>
          <w:lang w:eastAsia="en-US"/>
        </w:rPr>
        <w:t>, i.e. remove non-agreeable text.</w:t>
      </w:r>
    </w:p>
    <w:p w14:paraId="7F389FDE" w14:textId="77777777" w:rsidR="00063C94" w:rsidRPr="00514122" w:rsidRDefault="00063C94" w:rsidP="00063C94">
      <w:pPr>
        <w:pStyle w:val="FP"/>
        <w:keepNext/>
        <w:rPr>
          <w:i/>
          <w:iCs/>
          <w:lang w:eastAsia="en-US"/>
        </w:rPr>
      </w:pPr>
      <w:r w:rsidRPr="00514122">
        <w:rPr>
          <w:i/>
          <w:iCs/>
          <w:lang w:eastAsia="en-US"/>
        </w:rPr>
        <w:t xml:space="preserve">Dimitris (Lenovo) does not see how any revision helps in arriving at a conclusion prefers to have a </w:t>
      </w:r>
      <w:proofErr w:type="spellStart"/>
      <w:r w:rsidRPr="00514122">
        <w:rPr>
          <w:i/>
          <w:iCs/>
          <w:lang w:eastAsia="en-US"/>
        </w:rPr>
        <w:t>SoH</w:t>
      </w:r>
      <w:proofErr w:type="spellEnd"/>
      <w:r w:rsidRPr="00514122">
        <w:rPr>
          <w:i/>
          <w:iCs/>
          <w:lang w:eastAsia="en-US"/>
        </w:rPr>
        <w:t xml:space="preserve"> first</w:t>
      </w:r>
    </w:p>
    <w:p w14:paraId="3A5A0A19" w14:textId="77777777" w:rsidR="00063C94" w:rsidRPr="00514122" w:rsidRDefault="00063C94" w:rsidP="00063C94">
      <w:pPr>
        <w:pStyle w:val="FP"/>
        <w:keepNext/>
        <w:rPr>
          <w:i/>
          <w:iCs/>
          <w:lang w:eastAsia="en-US"/>
        </w:rPr>
      </w:pPr>
      <w:r w:rsidRPr="00514122">
        <w:rPr>
          <w:i/>
          <w:iCs/>
          <w:lang w:eastAsia="en-US"/>
        </w:rPr>
        <w:t xml:space="preserve">Josep (DT) replies to Dimitris (Lenovo). Prefers to have a simple </w:t>
      </w:r>
      <w:proofErr w:type="spellStart"/>
      <w:r w:rsidRPr="00514122">
        <w:rPr>
          <w:i/>
          <w:iCs/>
          <w:lang w:eastAsia="en-US"/>
        </w:rPr>
        <w:t>SoH</w:t>
      </w:r>
      <w:proofErr w:type="spellEnd"/>
      <w:r w:rsidRPr="00514122">
        <w:rPr>
          <w:i/>
          <w:iCs/>
          <w:lang w:eastAsia="en-US"/>
        </w:rPr>
        <w:t xml:space="preserve"> as we cannot even agree on the basics</w:t>
      </w:r>
    </w:p>
    <w:p w14:paraId="2B424410" w14:textId="77777777" w:rsidR="00063C94" w:rsidRPr="00514122" w:rsidRDefault="00063C94" w:rsidP="00063C94">
      <w:pPr>
        <w:pStyle w:val="FP"/>
        <w:keepNext/>
        <w:rPr>
          <w:i/>
          <w:iCs/>
          <w:lang w:eastAsia="en-US"/>
        </w:rPr>
      </w:pPr>
      <w:r w:rsidRPr="00514122">
        <w:rPr>
          <w:i/>
          <w:iCs/>
          <w:lang w:eastAsia="en-US"/>
        </w:rPr>
        <w:t xml:space="preserve">Changhong (Intel) comments and proposes to have a </w:t>
      </w:r>
      <w:proofErr w:type="spellStart"/>
      <w:r w:rsidRPr="00514122">
        <w:rPr>
          <w:i/>
          <w:iCs/>
          <w:lang w:eastAsia="en-US"/>
        </w:rPr>
        <w:t>SoH</w:t>
      </w:r>
      <w:proofErr w:type="spellEnd"/>
      <w:r w:rsidRPr="00514122">
        <w:rPr>
          <w:i/>
          <w:iCs/>
          <w:lang w:eastAsia="en-US"/>
        </w:rPr>
        <w:t xml:space="preserve"> on simple questions.</w:t>
      </w:r>
    </w:p>
    <w:p w14:paraId="2839F1A1" w14:textId="77777777" w:rsidR="00063C94" w:rsidRPr="00514122" w:rsidRDefault="00063C94" w:rsidP="00063C94">
      <w:pPr>
        <w:pStyle w:val="FP"/>
        <w:keepNext/>
        <w:rPr>
          <w:i/>
          <w:iCs/>
          <w:lang w:eastAsia="en-US"/>
        </w:rPr>
      </w:pPr>
      <w:r w:rsidRPr="00514122">
        <w:rPr>
          <w:i/>
          <w:iCs/>
          <w:lang w:eastAsia="en-US"/>
        </w:rPr>
        <w:t xml:space="preserve">Changhong (Intel) proposes to ask one more question for </w:t>
      </w:r>
      <w:proofErr w:type="spellStart"/>
      <w:r w:rsidRPr="00514122">
        <w:rPr>
          <w:i/>
          <w:iCs/>
          <w:lang w:eastAsia="en-US"/>
        </w:rPr>
        <w:t>SoH</w:t>
      </w:r>
      <w:proofErr w:type="spellEnd"/>
      <w:r w:rsidRPr="00514122">
        <w:rPr>
          <w:i/>
          <w:iCs/>
          <w:lang w:eastAsia="en-US"/>
        </w:rPr>
        <w:t>.</w:t>
      </w:r>
    </w:p>
    <w:p w14:paraId="51F782D5" w14:textId="77777777" w:rsidR="00063C94" w:rsidRPr="00514122" w:rsidRDefault="00063C94" w:rsidP="00063C94">
      <w:pPr>
        <w:pStyle w:val="FP"/>
        <w:keepNext/>
        <w:rPr>
          <w:i/>
          <w:iCs/>
          <w:lang w:eastAsia="en-US"/>
        </w:rPr>
      </w:pPr>
      <w:r w:rsidRPr="00514122">
        <w:rPr>
          <w:i/>
          <w:iCs/>
          <w:lang w:eastAsia="en-US"/>
        </w:rPr>
        <w:t xml:space="preserve">Josep (DT) replies to Changhong (Intel) and suggests to keep the </w:t>
      </w:r>
      <w:proofErr w:type="spellStart"/>
      <w:r w:rsidRPr="00514122">
        <w:rPr>
          <w:i/>
          <w:iCs/>
          <w:lang w:eastAsia="en-US"/>
        </w:rPr>
        <w:t>SoH</w:t>
      </w:r>
      <w:proofErr w:type="spellEnd"/>
      <w:r w:rsidRPr="00514122">
        <w:rPr>
          <w:i/>
          <w:iCs/>
          <w:lang w:eastAsia="en-US"/>
        </w:rPr>
        <w:t xml:space="preserve"> simple.</w:t>
      </w:r>
    </w:p>
    <w:p w14:paraId="1F62FAF3" w14:textId="77777777" w:rsidR="00063C94" w:rsidRPr="00514122" w:rsidRDefault="00063C94" w:rsidP="00063C94">
      <w:pPr>
        <w:pStyle w:val="FP"/>
        <w:keepNext/>
        <w:rPr>
          <w:i/>
          <w:iCs/>
          <w:lang w:eastAsia="en-US"/>
        </w:rPr>
      </w:pPr>
      <w:r w:rsidRPr="00514122">
        <w:rPr>
          <w:i/>
          <w:iCs/>
          <w:lang w:eastAsia="en-US"/>
        </w:rPr>
        <w:t xml:space="preserve">Haiyang (Huawei) is open to question 4 for </w:t>
      </w:r>
      <w:proofErr w:type="spellStart"/>
      <w:r w:rsidRPr="00514122">
        <w:rPr>
          <w:i/>
          <w:iCs/>
          <w:lang w:eastAsia="en-US"/>
        </w:rPr>
        <w:t>SoH</w:t>
      </w:r>
      <w:proofErr w:type="spellEnd"/>
      <w:r w:rsidRPr="00514122">
        <w:rPr>
          <w:i/>
          <w:iCs/>
          <w:lang w:eastAsia="en-US"/>
        </w:rPr>
        <w:t>, provides r10.</w:t>
      </w:r>
    </w:p>
    <w:p w14:paraId="33420063" w14:textId="77777777" w:rsidR="00063C94" w:rsidRPr="00514122" w:rsidRDefault="00063C94" w:rsidP="00063C94">
      <w:pPr>
        <w:pStyle w:val="FP"/>
        <w:keepNext/>
        <w:rPr>
          <w:i/>
          <w:iCs/>
          <w:lang w:eastAsia="en-US"/>
        </w:rPr>
      </w:pPr>
      <w:r w:rsidRPr="00514122">
        <w:rPr>
          <w:i/>
          <w:iCs/>
          <w:lang w:eastAsia="en-US"/>
        </w:rPr>
        <w:t>==== 9.X, 10.X Revisions Deadline ====</w:t>
      </w:r>
    </w:p>
    <w:p w14:paraId="0615B414" w14:textId="77777777" w:rsidR="00063C94" w:rsidRPr="00514122" w:rsidRDefault="00063C94" w:rsidP="00063C94">
      <w:pPr>
        <w:pStyle w:val="FP"/>
        <w:keepNext/>
        <w:rPr>
          <w:i/>
          <w:iCs/>
          <w:lang w:eastAsia="en-US"/>
        </w:rPr>
      </w:pPr>
      <w:r w:rsidRPr="00514122">
        <w:rPr>
          <w:i/>
          <w:iCs/>
          <w:lang w:eastAsia="en-US"/>
        </w:rPr>
        <w:t xml:space="preserve">Krisztian (Apple) can only accept r05 and proposes a new </w:t>
      </w:r>
      <w:proofErr w:type="spellStart"/>
      <w:r w:rsidRPr="00514122">
        <w:rPr>
          <w:i/>
          <w:iCs/>
          <w:lang w:eastAsia="en-US"/>
        </w:rPr>
        <w:t>SoH</w:t>
      </w:r>
      <w:proofErr w:type="spellEnd"/>
      <w:r w:rsidRPr="00514122">
        <w:rPr>
          <w:i/>
          <w:iCs/>
          <w:lang w:eastAsia="en-US"/>
        </w:rPr>
        <w:t xml:space="preserve"> question.</w:t>
      </w:r>
    </w:p>
    <w:p w14:paraId="09AA1C24" w14:textId="77777777" w:rsidR="00063C94" w:rsidRPr="00514122" w:rsidRDefault="00063C94" w:rsidP="00063C94">
      <w:pPr>
        <w:pStyle w:val="FP"/>
        <w:keepNext/>
        <w:rPr>
          <w:i/>
          <w:iCs/>
          <w:lang w:eastAsia="en-US"/>
        </w:rPr>
      </w:pPr>
      <w:r w:rsidRPr="00514122">
        <w:rPr>
          <w:i/>
          <w:iCs/>
          <w:lang w:eastAsia="en-US"/>
        </w:rPr>
        <w:t xml:space="preserve">Changhong (Intel) uploads the </w:t>
      </w:r>
      <w:proofErr w:type="spellStart"/>
      <w:r w:rsidRPr="00514122">
        <w:rPr>
          <w:i/>
          <w:iCs/>
          <w:lang w:eastAsia="en-US"/>
        </w:rPr>
        <w:t>SoH</w:t>
      </w:r>
      <w:proofErr w:type="spellEnd"/>
      <w:r w:rsidRPr="00514122">
        <w:rPr>
          <w:i/>
          <w:iCs/>
          <w:lang w:eastAsia="en-US"/>
        </w:rPr>
        <w:t xml:space="preserve"> slides for CC#4.</w:t>
      </w:r>
    </w:p>
    <w:p w14:paraId="5E063F62" w14:textId="77777777" w:rsidR="00063C94" w:rsidRPr="00514122" w:rsidRDefault="00063C94" w:rsidP="00063C94">
      <w:pPr>
        <w:pStyle w:val="FP"/>
        <w:keepNext/>
        <w:rPr>
          <w:i/>
          <w:iCs/>
          <w:lang w:eastAsia="en-US"/>
        </w:rPr>
      </w:pPr>
      <w:r w:rsidRPr="00514122">
        <w:rPr>
          <w:i/>
          <w:iCs/>
          <w:lang w:eastAsia="en-US"/>
        </w:rPr>
        <w:t>Haiyang (Huawei) comments to Krisztian (Apple).</w:t>
      </w:r>
    </w:p>
    <w:p w14:paraId="30BA762F" w14:textId="77777777" w:rsidR="00063C94" w:rsidRPr="00514122" w:rsidRDefault="00063C94" w:rsidP="00063C94">
      <w:pPr>
        <w:pStyle w:val="FP"/>
        <w:keepNext/>
        <w:rPr>
          <w:i/>
          <w:iCs/>
          <w:lang w:eastAsia="en-US"/>
        </w:rPr>
      </w:pPr>
      <w:r w:rsidRPr="00514122">
        <w:rPr>
          <w:i/>
          <w:iCs/>
          <w:lang w:eastAsia="en-US"/>
        </w:rPr>
        <w:t>Pinghui(China Telecom) comments.</w:t>
      </w:r>
    </w:p>
    <w:p w14:paraId="7C54ABE8" w14:textId="77777777" w:rsidR="00063C94" w:rsidRPr="00514122" w:rsidRDefault="00063C94" w:rsidP="00063C94">
      <w:pPr>
        <w:pStyle w:val="FP"/>
        <w:keepNext/>
        <w:rPr>
          <w:i/>
          <w:iCs/>
          <w:lang w:eastAsia="en-US"/>
        </w:rPr>
      </w:pPr>
      <w:r w:rsidRPr="00514122">
        <w:rPr>
          <w:i/>
          <w:iCs/>
          <w:lang w:eastAsia="en-US"/>
        </w:rPr>
        <w:t>Yang (OPPO) support Apple's suggestion and comments.</w:t>
      </w:r>
    </w:p>
    <w:p w14:paraId="5753E462" w14:textId="77777777" w:rsidR="00063C94" w:rsidRPr="00514122" w:rsidRDefault="00063C94" w:rsidP="00063C94">
      <w:pPr>
        <w:pStyle w:val="FP"/>
        <w:keepNext/>
        <w:rPr>
          <w:i/>
          <w:iCs/>
          <w:lang w:eastAsia="en-US"/>
        </w:rPr>
      </w:pPr>
      <w:r w:rsidRPr="00514122">
        <w:rPr>
          <w:i/>
          <w:iCs/>
          <w:lang w:eastAsia="en-US"/>
        </w:rPr>
        <w:t xml:space="preserve">Google (Pavan) also supports Apple's views and prefers Q0 from Apple for </w:t>
      </w:r>
      <w:proofErr w:type="spellStart"/>
      <w:r w:rsidRPr="00514122">
        <w:rPr>
          <w:i/>
          <w:iCs/>
          <w:lang w:eastAsia="en-US"/>
        </w:rPr>
        <w:t>SoH</w:t>
      </w:r>
      <w:proofErr w:type="spellEnd"/>
      <w:r w:rsidRPr="00514122">
        <w:rPr>
          <w:i/>
          <w:iCs/>
          <w:lang w:eastAsia="en-US"/>
        </w:rPr>
        <w:t>.</w:t>
      </w:r>
    </w:p>
    <w:p w14:paraId="486D5C3E" w14:textId="77777777" w:rsidR="00063C94" w:rsidRPr="00514122" w:rsidRDefault="00063C94" w:rsidP="00063C94">
      <w:pPr>
        <w:pStyle w:val="FP"/>
        <w:keepNext/>
        <w:rPr>
          <w:i/>
          <w:iCs/>
          <w:lang w:eastAsia="en-US"/>
        </w:rPr>
      </w:pPr>
      <w:r w:rsidRPr="00514122">
        <w:rPr>
          <w:i/>
          <w:iCs/>
          <w:lang w:eastAsia="en-US"/>
        </w:rPr>
        <w:t xml:space="preserve">Josep (DT) supports going with the </w:t>
      </w:r>
      <w:proofErr w:type="spellStart"/>
      <w:r w:rsidRPr="00514122">
        <w:rPr>
          <w:i/>
          <w:iCs/>
          <w:lang w:eastAsia="en-US"/>
        </w:rPr>
        <w:t>SoH</w:t>
      </w:r>
      <w:proofErr w:type="spellEnd"/>
      <w:r w:rsidRPr="00514122">
        <w:rPr>
          <w:i/>
          <w:iCs/>
          <w:lang w:eastAsia="en-US"/>
        </w:rPr>
        <w:t xml:space="preserve"> and depending on its result base the agreed conclusions on r09 or a subset of r09 (+if needed add something related to Q4), completely disagrees with Krisztian (Apple).</w:t>
      </w:r>
    </w:p>
    <w:p w14:paraId="26788BCB" w14:textId="77777777" w:rsidR="00063C94" w:rsidRPr="00514122" w:rsidRDefault="00063C94" w:rsidP="00063C94">
      <w:pPr>
        <w:pStyle w:val="FP"/>
        <w:keepNext/>
        <w:rPr>
          <w:i/>
          <w:iCs/>
          <w:lang w:eastAsia="en-US"/>
        </w:rPr>
      </w:pPr>
      <w:r w:rsidRPr="00514122">
        <w:rPr>
          <w:i/>
          <w:iCs/>
          <w:lang w:eastAsia="en-US"/>
        </w:rPr>
        <w:t xml:space="preserve">Jicheol (Samsung) propose the change of </w:t>
      </w:r>
      <w:proofErr w:type="spellStart"/>
      <w:r w:rsidRPr="00514122">
        <w:rPr>
          <w:i/>
          <w:iCs/>
          <w:lang w:eastAsia="en-US"/>
        </w:rPr>
        <w:t>SoH</w:t>
      </w:r>
      <w:proofErr w:type="spellEnd"/>
      <w:r w:rsidRPr="00514122">
        <w:rPr>
          <w:i/>
          <w:iCs/>
          <w:lang w:eastAsia="en-US"/>
        </w:rPr>
        <w:t xml:space="preserve"> Question 4 to cover all different solutions.</w:t>
      </w:r>
    </w:p>
    <w:p w14:paraId="7997B958" w14:textId="77777777" w:rsidR="00063C94" w:rsidRPr="00514122" w:rsidRDefault="00063C94" w:rsidP="00063C94">
      <w:pPr>
        <w:pStyle w:val="FP"/>
        <w:keepNext/>
        <w:rPr>
          <w:i/>
          <w:iCs/>
          <w:lang w:eastAsia="en-US"/>
        </w:rPr>
      </w:pPr>
      <w:r w:rsidRPr="00514122">
        <w:rPr>
          <w:i/>
          <w:iCs/>
          <w:lang w:eastAsia="en-US"/>
        </w:rPr>
        <w:t xml:space="preserve">Jicheol (Samsung) comments on </w:t>
      </w:r>
      <w:proofErr w:type="spellStart"/>
      <w:r w:rsidRPr="00514122">
        <w:rPr>
          <w:i/>
          <w:iCs/>
          <w:lang w:eastAsia="en-US"/>
        </w:rPr>
        <w:t>SoH</w:t>
      </w:r>
      <w:proofErr w:type="spellEnd"/>
      <w:r w:rsidRPr="00514122">
        <w:rPr>
          <w:i/>
          <w:iCs/>
          <w:lang w:eastAsia="en-US"/>
        </w:rPr>
        <w:t xml:space="preserve"> Q3 (user consent).</w:t>
      </w:r>
    </w:p>
    <w:p w14:paraId="4CAE5390" w14:textId="77777777" w:rsidR="00063C94" w:rsidRPr="00514122" w:rsidRDefault="00063C94" w:rsidP="00063C94">
      <w:pPr>
        <w:pStyle w:val="FP"/>
        <w:keepNext/>
        <w:rPr>
          <w:i/>
          <w:iCs/>
          <w:lang w:eastAsia="en-US"/>
        </w:rPr>
      </w:pPr>
      <w:r w:rsidRPr="00514122">
        <w:rPr>
          <w:i/>
          <w:iCs/>
          <w:lang w:eastAsia="en-US"/>
        </w:rPr>
        <w:t xml:space="preserve">Pallab (Nokia) supports views from Apple, Google, Oppo and prefers Q0 as proposed by Apple for </w:t>
      </w:r>
      <w:proofErr w:type="spellStart"/>
      <w:r w:rsidRPr="00514122">
        <w:rPr>
          <w:i/>
          <w:iCs/>
          <w:lang w:eastAsia="en-US"/>
        </w:rPr>
        <w:t>SoH</w:t>
      </w:r>
      <w:proofErr w:type="spellEnd"/>
      <w:r w:rsidRPr="00514122">
        <w:rPr>
          <w:i/>
          <w:iCs/>
          <w:lang w:eastAsia="en-US"/>
        </w:rPr>
        <w:t>.</w:t>
      </w:r>
    </w:p>
    <w:p w14:paraId="56C8990C" w14:textId="77777777" w:rsidR="00063C94" w:rsidRPr="00514122" w:rsidRDefault="00063C94" w:rsidP="00063C94">
      <w:pPr>
        <w:pStyle w:val="FP"/>
        <w:keepNext/>
        <w:rPr>
          <w:i/>
          <w:iCs/>
          <w:lang w:eastAsia="en-US"/>
        </w:rPr>
      </w:pPr>
      <w:r w:rsidRPr="00514122">
        <w:rPr>
          <w:i/>
          <w:iCs/>
          <w:lang w:eastAsia="en-US"/>
        </w:rPr>
        <w:t>Josep (DT) answers to Pallab (Nokia), cites SID justification section. There is no technical or formal argument for including Q0.</w:t>
      </w:r>
    </w:p>
    <w:p w14:paraId="68A4441D" w14:textId="77777777" w:rsidR="00063C94" w:rsidRPr="00514122" w:rsidRDefault="00063C94" w:rsidP="00063C94">
      <w:pPr>
        <w:pStyle w:val="FP"/>
        <w:keepNext/>
        <w:rPr>
          <w:i/>
          <w:iCs/>
          <w:lang w:eastAsia="en-US"/>
        </w:rPr>
      </w:pPr>
      <w:r w:rsidRPr="00514122">
        <w:rPr>
          <w:i/>
          <w:iCs/>
          <w:lang w:eastAsia="en-US"/>
        </w:rPr>
        <w:t>Dimitris (Lenovo) agrees with Josep (DT) views</w:t>
      </w:r>
    </w:p>
    <w:p w14:paraId="00D5F5D0" w14:textId="77777777" w:rsidR="00063C94" w:rsidRPr="00514122" w:rsidRDefault="00063C94" w:rsidP="00063C94">
      <w:pPr>
        <w:pStyle w:val="FP"/>
        <w:keepNext/>
        <w:rPr>
          <w:i/>
          <w:iCs/>
          <w:lang w:eastAsia="en-US"/>
        </w:rPr>
      </w:pPr>
      <w:r w:rsidRPr="00514122">
        <w:rPr>
          <w:i/>
          <w:iCs/>
          <w:lang w:eastAsia="en-US"/>
        </w:rPr>
        <w:t>Haiyang (Huawei) agrees with Dimitris (Lenovo) and Josep (DT) views</w:t>
      </w:r>
    </w:p>
    <w:p w14:paraId="2B43E7E8" w14:textId="77777777" w:rsidR="00063C94" w:rsidRPr="00514122" w:rsidRDefault="00063C94" w:rsidP="00063C94">
      <w:pPr>
        <w:pStyle w:val="FP"/>
        <w:keepNext/>
        <w:rPr>
          <w:i/>
          <w:iCs/>
          <w:lang w:eastAsia="en-US"/>
        </w:rPr>
      </w:pPr>
      <w:r w:rsidRPr="00514122">
        <w:rPr>
          <w:i/>
          <w:iCs/>
          <w:lang w:eastAsia="en-US"/>
        </w:rPr>
        <w:t>Yang (OPPO): if the URSP is not supported by a UE, then no way to enforce it. If it is supported by a UE, then it will enforce it as requested by URSP</w:t>
      </w:r>
    </w:p>
    <w:p w14:paraId="672483B9" w14:textId="77777777" w:rsidR="00063C94" w:rsidRPr="00514122" w:rsidRDefault="00063C94" w:rsidP="00063C94">
      <w:pPr>
        <w:pStyle w:val="FP"/>
        <w:keepNext/>
        <w:rPr>
          <w:i/>
          <w:iCs/>
          <w:lang w:eastAsia="en-US"/>
        </w:rPr>
      </w:pPr>
    </w:p>
    <w:p w14:paraId="7EDE50BE" w14:textId="77777777" w:rsidR="00063C94" w:rsidRPr="00514122" w:rsidRDefault="00063C94" w:rsidP="00063C94">
      <w:pPr>
        <w:keepNext/>
        <w:rPr>
          <w:b/>
          <w:bCs/>
          <w:lang w:eastAsia="en-US"/>
        </w:rPr>
      </w:pPr>
      <w:r w:rsidRPr="00514122">
        <w:rPr>
          <w:b/>
          <w:bCs/>
          <w:lang w:eastAsia="en-US"/>
        </w:rPr>
        <w:t>Discussion and conclusion:</w:t>
      </w:r>
    </w:p>
    <w:p w14:paraId="31CC8D33" w14:textId="2331EE7A" w:rsidR="00063C94" w:rsidRDefault="001078D5" w:rsidP="00063C94">
      <w:pPr>
        <w:rPr>
          <w:lang w:eastAsia="en-US"/>
        </w:rPr>
      </w:pPr>
      <w:r>
        <w:rPr>
          <w:lang w:eastAsia="en-US"/>
        </w:rPr>
        <w:t xml:space="preserve">Various </w:t>
      </w:r>
      <w:proofErr w:type="spellStart"/>
      <w:r w:rsidR="00063C94">
        <w:rPr>
          <w:lang w:eastAsia="en-US"/>
        </w:rPr>
        <w:t>rxx</w:t>
      </w:r>
      <w:proofErr w:type="spellEnd"/>
      <w:r w:rsidR="00063C94">
        <w:rPr>
          <w:lang w:eastAsia="en-US"/>
        </w:rPr>
        <w:t xml:space="preserve"> w</w:t>
      </w:r>
      <w:r>
        <w:rPr>
          <w:lang w:eastAsia="en-US"/>
        </w:rPr>
        <w:t>ere</w:t>
      </w:r>
      <w:r w:rsidR="00063C94">
        <w:rPr>
          <w:lang w:eastAsia="en-US"/>
        </w:rPr>
        <w:t xml:space="preserve"> proposed. This was left for further discussion.</w:t>
      </w:r>
    </w:p>
    <w:p w14:paraId="5812C262" w14:textId="77777777" w:rsidR="00063C94" w:rsidRPr="00F06C3E" w:rsidRDefault="00063C94" w:rsidP="0016535C"/>
    <w:p w14:paraId="389C54B8" w14:textId="1A91A126" w:rsidR="0016535C" w:rsidRDefault="00063C94" w:rsidP="003711C2">
      <w:pPr>
        <w:keepNext/>
        <w:pBdr>
          <w:top w:val="single" w:sz="4" w:space="1" w:color="auto"/>
        </w:pBdr>
        <w:rPr>
          <w:lang w:eastAsia="en-US"/>
        </w:rPr>
      </w:pPr>
      <w:r w:rsidRPr="002515FA">
        <w:rPr>
          <w:color w:val="0000FF"/>
          <w:lang w:eastAsia="en-US"/>
        </w:rPr>
        <w:t>S2-220</w:t>
      </w:r>
      <w:r>
        <w:rPr>
          <w:color w:val="0000FF"/>
          <w:lang w:eastAsia="en-US"/>
        </w:rPr>
        <w:t>6068</w:t>
      </w:r>
      <w:r>
        <w:rPr>
          <w:lang w:eastAsia="en-US"/>
        </w:rPr>
        <w:t xml:space="preserve"> (P-CR) </w:t>
      </w:r>
      <w:r w:rsidR="003711C2">
        <w:rPr>
          <w:lang w:eastAsia="en-US"/>
        </w:rPr>
        <w:t>23.700-85: KI#3 Evaluation and Conclusion (Source: Intel)</w:t>
      </w:r>
    </w:p>
    <w:p w14:paraId="69C9B000" w14:textId="77777777" w:rsidR="00063C94" w:rsidRPr="00514122" w:rsidRDefault="00063C94" w:rsidP="00063C94">
      <w:pPr>
        <w:keepNext/>
        <w:rPr>
          <w:b/>
          <w:bCs/>
          <w:lang w:eastAsia="en-US"/>
        </w:rPr>
      </w:pPr>
      <w:r w:rsidRPr="00514122">
        <w:rPr>
          <w:b/>
          <w:bCs/>
          <w:lang w:eastAsia="en-US"/>
        </w:rPr>
        <w:t>Discussion and conclusion:</w:t>
      </w:r>
    </w:p>
    <w:p w14:paraId="24D22B85" w14:textId="7A303AB3" w:rsidR="0016535C" w:rsidRDefault="00063C94" w:rsidP="00B9736E">
      <w:pPr>
        <w:rPr>
          <w:lang w:eastAsia="en-US"/>
        </w:rPr>
      </w:pPr>
      <w:r>
        <w:rPr>
          <w:lang w:eastAsia="en-US"/>
        </w:rPr>
        <w:t>r08 + changes was proposed. This was left for further discussion.</w:t>
      </w:r>
    </w:p>
    <w:p w14:paraId="13A9BEBF" w14:textId="77777777" w:rsidR="008C54BF" w:rsidRDefault="008C54BF" w:rsidP="00B9736E">
      <w:pPr>
        <w:rPr>
          <w:lang w:eastAsia="en-US"/>
        </w:rPr>
      </w:pPr>
    </w:p>
    <w:p w14:paraId="0075FD7E" w14:textId="77777777" w:rsidR="009502E1" w:rsidRPr="009502E1" w:rsidRDefault="002515FA" w:rsidP="009502E1">
      <w:pPr>
        <w:keepNext/>
        <w:pBdr>
          <w:top w:val="single" w:sz="4" w:space="1" w:color="auto"/>
        </w:pBdr>
        <w:rPr>
          <w:b/>
          <w:lang w:eastAsia="en-US"/>
        </w:rPr>
      </w:pPr>
      <w:r w:rsidRPr="002515FA">
        <w:rPr>
          <w:color w:val="0000FF"/>
          <w:lang w:eastAsia="en-US"/>
        </w:rPr>
        <w:t>S2-2205973</w:t>
      </w:r>
      <w:r>
        <w:rPr>
          <w:lang w:eastAsia="en-US"/>
        </w:rPr>
        <w:t xml:space="preserve"> (P-CR) Overall Evaluation and Conclusion on KI#4 (Source: CATT)</w:t>
      </w:r>
    </w:p>
    <w:p w14:paraId="498A8345" w14:textId="77777777" w:rsidR="009502E1" w:rsidRPr="009502E1" w:rsidRDefault="009502E1" w:rsidP="009502E1">
      <w:pPr>
        <w:pStyle w:val="FP"/>
        <w:keepNext/>
        <w:rPr>
          <w:b/>
          <w:bCs/>
          <w:i/>
          <w:iCs/>
          <w:lang w:eastAsia="en-US"/>
        </w:rPr>
      </w:pPr>
      <w:r w:rsidRPr="009502E1">
        <w:rPr>
          <w:b/>
          <w:bCs/>
          <w:i/>
          <w:iCs/>
          <w:lang w:eastAsia="en-US"/>
        </w:rPr>
        <w:t>e-mail comments:</w:t>
      </w:r>
    </w:p>
    <w:p w14:paraId="2E0E90DC" w14:textId="61DAC642" w:rsidR="002515FA" w:rsidRPr="00514122" w:rsidRDefault="002515FA" w:rsidP="00514122">
      <w:pPr>
        <w:pStyle w:val="FP"/>
        <w:keepNext/>
        <w:rPr>
          <w:i/>
          <w:iCs/>
          <w:lang w:eastAsia="en-US"/>
        </w:rPr>
      </w:pPr>
      <w:r w:rsidRPr="00514122">
        <w:rPr>
          <w:i/>
          <w:iCs/>
          <w:lang w:eastAsia="en-US"/>
        </w:rPr>
        <w:t>Deng Qiang (CATT) provides r01 as a merger for KI#4 evaluation/conclusion papers, and proposes to use this thread for KI#4 evaluation/conclusion discussion.</w:t>
      </w:r>
    </w:p>
    <w:p w14:paraId="1D0ABBC3" w14:textId="77777777" w:rsidR="002515FA" w:rsidRPr="00514122" w:rsidRDefault="002515FA" w:rsidP="00514122">
      <w:pPr>
        <w:pStyle w:val="FP"/>
        <w:keepNext/>
        <w:rPr>
          <w:i/>
          <w:iCs/>
          <w:lang w:eastAsia="en-US"/>
        </w:rPr>
      </w:pPr>
      <w:r w:rsidRPr="00514122">
        <w:rPr>
          <w:i/>
          <w:iCs/>
          <w:lang w:eastAsia="en-US"/>
        </w:rPr>
        <w:t>Fei (OPPO) comments and provides r02.</w:t>
      </w:r>
    </w:p>
    <w:p w14:paraId="73166A3B" w14:textId="77777777" w:rsidR="002515FA" w:rsidRPr="00514122" w:rsidRDefault="002515FA" w:rsidP="00514122">
      <w:pPr>
        <w:pStyle w:val="FP"/>
        <w:keepNext/>
        <w:rPr>
          <w:i/>
          <w:iCs/>
          <w:lang w:eastAsia="en-US"/>
        </w:rPr>
      </w:pPr>
      <w:r w:rsidRPr="00514122">
        <w:rPr>
          <w:i/>
          <w:iCs/>
          <w:lang w:eastAsia="en-US"/>
        </w:rPr>
        <w:t>LaeYoung (LGE) asks some questions.</w:t>
      </w:r>
    </w:p>
    <w:p w14:paraId="2BFF74D0" w14:textId="77777777" w:rsidR="002515FA" w:rsidRPr="00514122" w:rsidRDefault="002515FA" w:rsidP="00514122">
      <w:pPr>
        <w:pStyle w:val="FP"/>
        <w:keepNext/>
        <w:rPr>
          <w:i/>
          <w:iCs/>
          <w:lang w:eastAsia="en-US"/>
        </w:rPr>
      </w:pPr>
      <w:r w:rsidRPr="00514122">
        <w:rPr>
          <w:i/>
          <w:iCs/>
          <w:lang w:eastAsia="en-US"/>
        </w:rPr>
        <w:t>Fei (OPPO) responds to LaeYoung (LGE)</w:t>
      </w:r>
    </w:p>
    <w:p w14:paraId="2FEC2A2C" w14:textId="77777777" w:rsidR="002515FA" w:rsidRPr="00514122" w:rsidRDefault="002515FA" w:rsidP="00514122">
      <w:pPr>
        <w:pStyle w:val="FP"/>
        <w:keepNext/>
        <w:rPr>
          <w:i/>
          <w:iCs/>
          <w:lang w:eastAsia="en-US"/>
        </w:rPr>
      </w:pPr>
      <w:r w:rsidRPr="00514122">
        <w:rPr>
          <w:i/>
          <w:iCs/>
          <w:lang w:eastAsia="en-US"/>
        </w:rPr>
        <w:t>LaeYoung (LGE) responds to Fei (OPPO).</w:t>
      </w:r>
    </w:p>
    <w:p w14:paraId="04A74D24" w14:textId="77777777" w:rsidR="002515FA" w:rsidRPr="00514122" w:rsidRDefault="002515FA" w:rsidP="00514122">
      <w:pPr>
        <w:pStyle w:val="FP"/>
        <w:keepNext/>
        <w:rPr>
          <w:i/>
          <w:iCs/>
          <w:lang w:eastAsia="en-US"/>
        </w:rPr>
      </w:pPr>
      <w:r w:rsidRPr="00514122">
        <w:rPr>
          <w:i/>
          <w:iCs/>
          <w:lang w:eastAsia="en-US"/>
        </w:rPr>
        <w:t>Mehrdad (</w:t>
      </w:r>
      <w:proofErr w:type="spellStart"/>
      <w:r w:rsidRPr="00514122">
        <w:rPr>
          <w:i/>
          <w:iCs/>
          <w:lang w:eastAsia="en-US"/>
        </w:rPr>
        <w:t>Mediatek</w:t>
      </w:r>
      <w:proofErr w:type="spellEnd"/>
      <w:r w:rsidRPr="00514122">
        <w:rPr>
          <w:i/>
          <w:iCs/>
          <w:lang w:eastAsia="en-US"/>
        </w:rPr>
        <w:t xml:space="preserve"> Inc.) comments on all revisions of this PCR</w:t>
      </w:r>
    </w:p>
    <w:p w14:paraId="3BAD8676" w14:textId="77777777" w:rsidR="002515FA" w:rsidRPr="00514122" w:rsidRDefault="002515FA" w:rsidP="00514122">
      <w:pPr>
        <w:pStyle w:val="FP"/>
        <w:keepNext/>
        <w:rPr>
          <w:i/>
          <w:iCs/>
          <w:lang w:eastAsia="en-US"/>
        </w:rPr>
      </w:pPr>
      <w:r w:rsidRPr="00514122">
        <w:rPr>
          <w:i/>
          <w:iCs/>
          <w:lang w:eastAsia="en-US"/>
        </w:rPr>
        <w:t>LaeYoung (LGE) comments.</w:t>
      </w:r>
    </w:p>
    <w:p w14:paraId="6D1780E2" w14:textId="77777777" w:rsidR="002515FA" w:rsidRPr="00514122" w:rsidRDefault="002515FA" w:rsidP="00514122">
      <w:pPr>
        <w:pStyle w:val="FP"/>
        <w:keepNext/>
        <w:rPr>
          <w:i/>
          <w:iCs/>
          <w:lang w:eastAsia="en-US"/>
        </w:rPr>
      </w:pPr>
      <w:r w:rsidRPr="00514122">
        <w:rPr>
          <w:i/>
          <w:iCs/>
          <w:lang w:eastAsia="en-US"/>
        </w:rPr>
        <w:t>Steve (Huawei) comments on the authorised PLMN list</w:t>
      </w:r>
    </w:p>
    <w:p w14:paraId="6E1869E9" w14:textId="77777777" w:rsidR="002515FA" w:rsidRPr="00514122" w:rsidRDefault="002515FA" w:rsidP="00514122">
      <w:pPr>
        <w:pStyle w:val="FP"/>
        <w:keepNext/>
        <w:rPr>
          <w:i/>
          <w:iCs/>
          <w:lang w:eastAsia="en-US"/>
        </w:rPr>
      </w:pPr>
      <w:r w:rsidRPr="00514122">
        <w:rPr>
          <w:i/>
          <w:iCs/>
          <w:lang w:eastAsia="en-US"/>
        </w:rPr>
        <w:t>Judy (Ericsson) comments on all revisions</w:t>
      </w:r>
    </w:p>
    <w:p w14:paraId="627D1222" w14:textId="77777777" w:rsidR="002515FA" w:rsidRPr="00514122" w:rsidRDefault="002515FA" w:rsidP="00514122">
      <w:pPr>
        <w:pStyle w:val="FP"/>
        <w:keepNext/>
        <w:rPr>
          <w:i/>
          <w:iCs/>
          <w:lang w:eastAsia="en-US"/>
        </w:rPr>
      </w:pPr>
      <w:r w:rsidRPr="00514122">
        <w:rPr>
          <w:i/>
          <w:iCs/>
          <w:lang w:eastAsia="en-US"/>
        </w:rPr>
        <w:t>Deng Qiang (CATT) provides r03.</w:t>
      </w:r>
    </w:p>
    <w:p w14:paraId="32DCD728" w14:textId="77777777" w:rsidR="002515FA" w:rsidRPr="00514122" w:rsidRDefault="002515FA" w:rsidP="00514122">
      <w:pPr>
        <w:pStyle w:val="FP"/>
        <w:keepNext/>
        <w:rPr>
          <w:i/>
          <w:iCs/>
          <w:lang w:eastAsia="en-US"/>
        </w:rPr>
      </w:pPr>
      <w:r w:rsidRPr="00514122">
        <w:rPr>
          <w:i/>
          <w:iCs/>
          <w:lang w:eastAsia="en-US"/>
        </w:rPr>
        <w:t>Mehrdad (</w:t>
      </w:r>
      <w:proofErr w:type="spellStart"/>
      <w:r w:rsidRPr="00514122">
        <w:rPr>
          <w:i/>
          <w:iCs/>
          <w:lang w:eastAsia="en-US"/>
        </w:rPr>
        <w:t>Mediatek</w:t>
      </w:r>
      <w:proofErr w:type="spellEnd"/>
      <w:r w:rsidRPr="00514122">
        <w:rPr>
          <w:i/>
          <w:iCs/>
          <w:lang w:eastAsia="en-US"/>
        </w:rPr>
        <w:t xml:space="preserve"> Inc.) is OK with r03.</w:t>
      </w:r>
    </w:p>
    <w:p w14:paraId="1C9CBDCB" w14:textId="77777777" w:rsidR="002515FA" w:rsidRPr="00514122" w:rsidRDefault="002515FA" w:rsidP="00514122">
      <w:pPr>
        <w:pStyle w:val="FP"/>
        <w:keepNext/>
        <w:rPr>
          <w:i/>
          <w:iCs/>
          <w:lang w:eastAsia="en-US"/>
        </w:rPr>
      </w:pPr>
      <w:r w:rsidRPr="00514122">
        <w:rPr>
          <w:i/>
          <w:iCs/>
          <w:lang w:eastAsia="en-US"/>
        </w:rPr>
        <w:t>Fei (OPPO) replied to LaeYoung</w:t>
      </w:r>
    </w:p>
    <w:p w14:paraId="1614D4CA" w14:textId="77777777" w:rsidR="002515FA" w:rsidRPr="00514122" w:rsidRDefault="002515FA" w:rsidP="00514122">
      <w:pPr>
        <w:pStyle w:val="FP"/>
        <w:keepNext/>
        <w:rPr>
          <w:i/>
          <w:iCs/>
          <w:lang w:eastAsia="en-US"/>
        </w:rPr>
      </w:pPr>
      <w:r w:rsidRPr="00514122">
        <w:rPr>
          <w:i/>
          <w:iCs/>
          <w:lang w:eastAsia="en-US"/>
        </w:rPr>
        <w:t>Fei (OPPO) comments on r03.</w:t>
      </w:r>
    </w:p>
    <w:p w14:paraId="4018F755" w14:textId="77777777" w:rsidR="002515FA" w:rsidRPr="00514122" w:rsidRDefault="002515FA" w:rsidP="00514122">
      <w:pPr>
        <w:pStyle w:val="FP"/>
        <w:keepNext/>
        <w:rPr>
          <w:i/>
          <w:iCs/>
          <w:lang w:eastAsia="en-US"/>
        </w:rPr>
      </w:pPr>
      <w:r w:rsidRPr="00514122">
        <w:rPr>
          <w:i/>
          <w:iCs/>
          <w:lang w:eastAsia="en-US"/>
        </w:rPr>
        <w:t>Deng Qiang (CATT) provides r04.</w:t>
      </w:r>
    </w:p>
    <w:p w14:paraId="49D25B58" w14:textId="77777777" w:rsidR="002515FA" w:rsidRPr="00514122" w:rsidRDefault="002515FA" w:rsidP="00514122">
      <w:pPr>
        <w:pStyle w:val="FP"/>
        <w:keepNext/>
        <w:rPr>
          <w:i/>
          <w:iCs/>
          <w:lang w:eastAsia="en-US"/>
        </w:rPr>
      </w:pPr>
      <w:r w:rsidRPr="00514122">
        <w:rPr>
          <w:i/>
          <w:iCs/>
          <w:lang w:eastAsia="en-US"/>
        </w:rPr>
        <w:t xml:space="preserve">Judy (Ericsson) provides r05 to convert the notes for RAN dependency to </w:t>
      </w:r>
      <w:proofErr w:type="spellStart"/>
      <w:r w:rsidRPr="00514122">
        <w:rPr>
          <w:i/>
          <w:iCs/>
          <w:lang w:eastAsia="en-US"/>
        </w:rPr>
        <w:t>ENs.</w:t>
      </w:r>
      <w:proofErr w:type="spellEnd"/>
    </w:p>
    <w:p w14:paraId="7A2FC4C8" w14:textId="77777777" w:rsidR="002515FA" w:rsidRPr="00514122" w:rsidRDefault="002515FA" w:rsidP="00514122">
      <w:pPr>
        <w:pStyle w:val="FP"/>
        <w:keepNext/>
        <w:rPr>
          <w:i/>
          <w:iCs/>
          <w:lang w:eastAsia="en-US"/>
        </w:rPr>
      </w:pPr>
      <w:r w:rsidRPr="00514122">
        <w:rPr>
          <w:i/>
          <w:iCs/>
          <w:lang w:eastAsia="en-US"/>
        </w:rPr>
        <w:t>LaeYoung (LGE) comments that NOTEs still used in r05 instead of ENs?</w:t>
      </w:r>
    </w:p>
    <w:p w14:paraId="478FDF89" w14:textId="77777777" w:rsidR="002515FA" w:rsidRPr="00514122" w:rsidRDefault="002515FA" w:rsidP="00514122">
      <w:pPr>
        <w:pStyle w:val="FP"/>
        <w:keepNext/>
        <w:rPr>
          <w:i/>
          <w:iCs/>
          <w:lang w:eastAsia="en-US"/>
        </w:rPr>
      </w:pPr>
      <w:r w:rsidRPr="00514122">
        <w:rPr>
          <w:i/>
          <w:iCs/>
          <w:lang w:eastAsia="en-US"/>
        </w:rPr>
        <w:t>Fei (OPPO) comments on r05.</w:t>
      </w:r>
    </w:p>
    <w:p w14:paraId="01D680CA" w14:textId="77777777" w:rsidR="002515FA" w:rsidRPr="00514122" w:rsidRDefault="002515FA" w:rsidP="00514122">
      <w:pPr>
        <w:pStyle w:val="FP"/>
        <w:keepNext/>
        <w:rPr>
          <w:i/>
          <w:iCs/>
          <w:lang w:eastAsia="en-US"/>
        </w:rPr>
      </w:pPr>
      <w:r w:rsidRPr="00514122">
        <w:rPr>
          <w:i/>
          <w:iCs/>
          <w:lang w:eastAsia="en-US"/>
        </w:rPr>
        <w:t>Judy (Ericsson) provides r06 to change text 'note' to 'editor's note'.</w:t>
      </w:r>
    </w:p>
    <w:p w14:paraId="2961B7A4" w14:textId="77777777" w:rsidR="002515FA" w:rsidRPr="00514122" w:rsidRDefault="002515FA" w:rsidP="00514122">
      <w:pPr>
        <w:pStyle w:val="FP"/>
        <w:keepNext/>
        <w:rPr>
          <w:i/>
          <w:iCs/>
          <w:lang w:eastAsia="en-US"/>
        </w:rPr>
      </w:pPr>
      <w:r w:rsidRPr="00514122">
        <w:rPr>
          <w:i/>
          <w:iCs/>
          <w:lang w:eastAsia="en-US"/>
        </w:rPr>
        <w:t>==== 9.X, 10.X Revisions Deadline ====</w:t>
      </w:r>
    </w:p>
    <w:p w14:paraId="2CC90FCF" w14:textId="77777777" w:rsidR="002515FA" w:rsidRPr="00514122" w:rsidRDefault="002515FA" w:rsidP="00514122">
      <w:pPr>
        <w:pStyle w:val="FP"/>
        <w:keepNext/>
        <w:rPr>
          <w:i/>
          <w:iCs/>
          <w:lang w:eastAsia="en-US"/>
        </w:rPr>
      </w:pPr>
      <w:r w:rsidRPr="00514122">
        <w:rPr>
          <w:i/>
          <w:iCs/>
          <w:lang w:eastAsia="en-US"/>
        </w:rPr>
        <w:t>Changhong (Intel) objects to r06, they should be NOTE not EN.</w:t>
      </w:r>
    </w:p>
    <w:p w14:paraId="45A6B6B9" w14:textId="77777777" w:rsidR="002515FA" w:rsidRPr="00514122" w:rsidRDefault="002515FA" w:rsidP="00514122">
      <w:pPr>
        <w:pStyle w:val="FP"/>
        <w:keepNext/>
        <w:rPr>
          <w:i/>
          <w:iCs/>
          <w:lang w:eastAsia="en-US"/>
        </w:rPr>
      </w:pPr>
      <w:r w:rsidRPr="00514122">
        <w:rPr>
          <w:i/>
          <w:iCs/>
          <w:lang w:eastAsia="en-US"/>
        </w:rPr>
        <w:t>Changhong (Intel) replies to Deng Qiang.</w:t>
      </w:r>
    </w:p>
    <w:p w14:paraId="0B823AD0" w14:textId="77777777" w:rsidR="002515FA" w:rsidRPr="00514122" w:rsidRDefault="002515FA" w:rsidP="00514122">
      <w:pPr>
        <w:pStyle w:val="FP"/>
        <w:keepNext/>
        <w:rPr>
          <w:i/>
          <w:iCs/>
          <w:lang w:eastAsia="en-US"/>
        </w:rPr>
      </w:pPr>
      <w:r w:rsidRPr="00514122">
        <w:rPr>
          <w:i/>
          <w:iCs/>
          <w:lang w:eastAsia="en-US"/>
        </w:rPr>
        <w:t xml:space="preserve">Deng Qiang (CATT) reworded the </w:t>
      </w:r>
      <w:proofErr w:type="spellStart"/>
      <w:r w:rsidRPr="00514122">
        <w:rPr>
          <w:i/>
          <w:iCs/>
          <w:lang w:eastAsia="en-US"/>
        </w:rPr>
        <w:t>ENs.</w:t>
      </w:r>
      <w:proofErr w:type="spellEnd"/>
    </w:p>
    <w:p w14:paraId="1B760A7B" w14:textId="2C63E495" w:rsidR="002515FA" w:rsidRPr="00514122" w:rsidRDefault="002515FA" w:rsidP="00514122">
      <w:pPr>
        <w:pStyle w:val="FP"/>
        <w:keepNext/>
        <w:rPr>
          <w:i/>
          <w:iCs/>
          <w:lang w:eastAsia="en-US"/>
        </w:rPr>
      </w:pPr>
      <w:r w:rsidRPr="00514122">
        <w:rPr>
          <w:i/>
          <w:iCs/>
          <w:lang w:eastAsia="en-US"/>
        </w:rPr>
        <w:t xml:space="preserve">Deng Qiang (CATT) asks for CC#4 approval with rephrasing the two </w:t>
      </w:r>
      <w:proofErr w:type="spellStart"/>
      <w:r w:rsidRPr="00514122">
        <w:rPr>
          <w:i/>
          <w:iCs/>
          <w:lang w:eastAsia="en-US"/>
        </w:rPr>
        <w:t>ENs.</w:t>
      </w:r>
      <w:proofErr w:type="spellEnd"/>
    </w:p>
    <w:p w14:paraId="0F450305" w14:textId="77777777" w:rsidR="00514122" w:rsidRPr="00514122" w:rsidRDefault="00514122" w:rsidP="00514122">
      <w:pPr>
        <w:pStyle w:val="FP"/>
        <w:keepNext/>
        <w:rPr>
          <w:i/>
          <w:iCs/>
          <w:lang w:eastAsia="en-US"/>
        </w:rPr>
      </w:pPr>
    </w:p>
    <w:p w14:paraId="0274254C" w14:textId="77777777" w:rsidR="00514122" w:rsidRPr="00514122" w:rsidRDefault="00514122" w:rsidP="00514122">
      <w:pPr>
        <w:keepNext/>
        <w:rPr>
          <w:b/>
          <w:bCs/>
          <w:lang w:eastAsia="en-US"/>
        </w:rPr>
      </w:pPr>
      <w:r w:rsidRPr="00514122">
        <w:rPr>
          <w:b/>
          <w:bCs/>
          <w:lang w:eastAsia="en-US"/>
        </w:rPr>
        <w:t>Discussion and conclusion:</w:t>
      </w:r>
    </w:p>
    <w:p w14:paraId="681B2A9C" w14:textId="260AECED" w:rsidR="00DF5A16" w:rsidRDefault="00DF5A16" w:rsidP="00DF5A16">
      <w:pPr>
        <w:rPr>
          <w:lang w:eastAsia="en-US"/>
        </w:rPr>
      </w:pPr>
      <w:r>
        <w:rPr>
          <w:lang w:eastAsia="en-US"/>
        </w:rPr>
        <w:t>CATT proposed r06 with changes. This was left for further discussion.</w:t>
      </w:r>
    </w:p>
    <w:p w14:paraId="094B09D8" w14:textId="753E81AE" w:rsidR="002515FA" w:rsidRDefault="002515FA" w:rsidP="00B9736E">
      <w:pPr>
        <w:rPr>
          <w:lang w:eastAsia="en-US"/>
        </w:rPr>
      </w:pPr>
    </w:p>
    <w:p w14:paraId="65F47CA6" w14:textId="77777777" w:rsidR="009502E1" w:rsidRPr="009502E1" w:rsidRDefault="002515FA" w:rsidP="009502E1">
      <w:pPr>
        <w:keepNext/>
        <w:pBdr>
          <w:top w:val="single" w:sz="4" w:space="1" w:color="auto"/>
        </w:pBdr>
        <w:rPr>
          <w:b/>
          <w:lang w:eastAsia="en-US"/>
        </w:rPr>
      </w:pPr>
      <w:r w:rsidRPr="002515FA">
        <w:rPr>
          <w:color w:val="0000FF"/>
          <w:lang w:eastAsia="en-US"/>
        </w:rPr>
        <w:lastRenderedPageBreak/>
        <w:t>S2-2206069</w:t>
      </w:r>
      <w:r>
        <w:rPr>
          <w:lang w:eastAsia="en-US"/>
        </w:rPr>
        <w:t xml:space="preserve"> (P-CR) KI#5 Evaluation and Conclusion (Source: Intel, Qualcomm)</w:t>
      </w:r>
    </w:p>
    <w:p w14:paraId="6F5EC7F0" w14:textId="77777777" w:rsidR="009502E1" w:rsidRPr="009502E1" w:rsidRDefault="009502E1" w:rsidP="009502E1">
      <w:pPr>
        <w:pStyle w:val="FP"/>
        <w:keepNext/>
        <w:rPr>
          <w:b/>
          <w:bCs/>
          <w:i/>
          <w:iCs/>
          <w:lang w:eastAsia="en-US"/>
        </w:rPr>
      </w:pPr>
      <w:r w:rsidRPr="009502E1">
        <w:rPr>
          <w:b/>
          <w:bCs/>
          <w:i/>
          <w:iCs/>
          <w:lang w:eastAsia="en-US"/>
        </w:rPr>
        <w:t>e-mail comments:</w:t>
      </w:r>
    </w:p>
    <w:p w14:paraId="7BA8AB64" w14:textId="22294803" w:rsidR="002515FA" w:rsidRPr="00514122" w:rsidRDefault="002515FA" w:rsidP="00514122">
      <w:pPr>
        <w:pStyle w:val="FP"/>
        <w:keepNext/>
        <w:rPr>
          <w:i/>
          <w:iCs/>
          <w:lang w:eastAsia="en-US"/>
        </w:rPr>
      </w:pPr>
      <w:r w:rsidRPr="00514122">
        <w:rPr>
          <w:i/>
          <w:iCs/>
          <w:lang w:eastAsia="en-US"/>
        </w:rPr>
        <w:t>Deng Qiang (CATT) proposes to use this thread for KI#5 evaluation and conclusion discussion.</w:t>
      </w:r>
    </w:p>
    <w:p w14:paraId="4CDFD37B" w14:textId="77777777" w:rsidR="002515FA" w:rsidRPr="00514122" w:rsidRDefault="002515FA" w:rsidP="00514122">
      <w:pPr>
        <w:pStyle w:val="FP"/>
        <w:keepNext/>
        <w:rPr>
          <w:i/>
          <w:iCs/>
          <w:lang w:eastAsia="en-US"/>
        </w:rPr>
      </w:pPr>
      <w:r w:rsidRPr="00514122">
        <w:rPr>
          <w:i/>
          <w:iCs/>
          <w:lang w:eastAsia="en-US"/>
        </w:rPr>
        <w:t>Wen (vivo) comments.</w:t>
      </w:r>
    </w:p>
    <w:p w14:paraId="24F073FA" w14:textId="77777777" w:rsidR="002515FA" w:rsidRPr="00514122" w:rsidRDefault="002515FA" w:rsidP="00514122">
      <w:pPr>
        <w:pStyle w:val="FP"/>
        <w:keepNext/>
        <w:rPr>
          <w:i/>
          <w:iCs/>
          <w:lang w:eastAsia="en-US"/>
        </w:rPr>
      </w:pPr>
      <w:r w:rsidRPr="00514122">
        <w:rPr>
          <w:i/>
          <w:iCs/>
          <w:lang w:eastAsia="en-US"/>
        </w:rPr>
        <w:t>Fei (OPPO) comments.</w:t>
      </w:r>
    </w:p>
    <w:p w14:paraId="46AB23D1" w14:textId="77777777" w:rsidR="002515FA" w:rsidRPr="00514122" w:rsidRDefault="002515FA" w:rsidP="00514122">
      <w:pPr>
        <w:pStyle w:val="FP"/>
        <w:keepNext/>
        <w:rPr>
          <w:i/>
          <w:iCs/>
          <w:lang w:eastAsia="en-US"/>
        </w:rPr>
      </w:pPr>
      <w:r w:rsidRPr="00514122">
        <w:rPr>
          <w:i/>
          <w:iCs/>
          <w:lang w:eastAsia="en-US"/>
        </w:rPr>
        <w:t>LaeYoung (LGE) comments.</w:t>
      </w:r>
    </w:p>
    <w:p w14:paraId="7B65A404" w14:textId="77777777" w:rsidR="002515FA" w:rsidRPr="00514122" w:rsidRDefault="002515FA" w:rsidP="00514122">
      <w:pPr>
        <w:pStyle w:val="FP"/>
        <w:keepNext/>
        <w:rPr>
          <w:i/>
          <w:iCs/>
          <w:lang w:eastAsia="en-US"/>
        </w:rPr>
      </w:pPr>
      <w:r w:rsidRPr="00514122">
        <w:rPr>
          <w:i/>
          <w:iCs/>
          <w:lang w:eastAsia="en-US"/>
        </w:rPr>
        <w:t>Changhong (Intel) provides r01 and replies to comments.</w:t>
      </w:r>
    </w:p>
    <w:p w14:paraId="3E606453" w14:textId="77777777" w:rsidR="002515FA" w:rsidRPr="00514122" w:rsidRDefault="002515FA" w:rsidP="00514122">
      <w:pPr>
        <w:pStyle w:val="FP"/>
        <w:keepNext/>
        <w:rPr>
          <w:i/>
          <w:iCs/>
          <w:lang w:eastAsia="en-US"/>
        </w:rPr>
      </w:pPr>
      <w:r w:rsidRPr="00514122">
        <w:rPr>
          <w:i/>
          <w:iCs/>
          <w:lang w:eastAsia="en-US"/>
        </w:rPr>
        <w:t>Wen (vivo) comments on r01.</w:t>
      </w:r>
    </w:p>
    <w:p w14:paraId="747B8247" w14:textId="77777777" w:rsidR="002515FA" w:rsidRPr="00514122" w:rsidRDefault="002515FA" w:rsidP="00514122">
      <w:pPr>
        <w:pStyle w:val="FP"/>
        <w:keepNext/>
        <w:rPr>
          <w:i/>
          <w:iCs/>
          <w:lang w:eastAsia="en-US"/>
        </w:rPr>
      </w:pPr>
      <w:r w:rsidRPr="00514122">
        <w:rPr>
          <w:i/>
          <w:iCs/>
          <w:lang w:eastAsia="en-US"/>
        </w:rPr>
        <w:t>Heng (China Telecom) comment on r01.</w:t>
      </w:r>
    </w:p>
    <w:p w14:paraId="15BABF26" w14:textId="77777777" w:rsidR="002515FA" w:rsidRPr="00514122" w:rsidRDefault="002515FA" w:rsidP="00514122">
      <w:pPr>
        <w:pStyle w:val="FP"/>
        <w:keepNext/>
        <w:rPr>
          <w:i/>
          <w:iCs/>
          <w:lang w:eastAsia="en-US"/>
        </w:rPr>
      </w:pPr>
      <w:r w:rsidRPr="00514122">
        <w:rPr>
          <w:i/>
          <w:iCs/>
          <w:lang w:eastAsia="en-US"/>
        </w:rPr>
        <w:t>Judy (Ericsson) provides r03</w:t>
      </w:r>
    </w:p>
    <w:p w14:paraId="1E2D43E3" w14:textId="77777777" w:rsidR="002515FA" w:rsidRPr="00514122" w:rsidRDefault="002515FA" w:rsidP="00514122">
      <w:pPr>
        <w:pStyle w:val="FP"/>
        <w:keepNext/>
        <w:rPr>
          <w:i/>
          <w:iCs/>
          <w:lang w:eastAsia="en-US"/>
        </w:rPr>
      </w:pPr>
      <w:r w:rsidRPr="00514122">
        <w:rPr>
          <w:i/>
          <w:iCs/>
          <w:lang w:eastAsia="en-US"/>
        </w:rPr>
        <w:t>Steve (Huawei) provides r02 as an interim revision</w:t>
      </w:r>
    </w:p>
    <w:p w14:paraId="276F959F" w14:textId="77777777" w:rsidR="002515FA" w:rsidRPr="00514122" w:rsidRDefault="002515FA" w:rsidP="00514122">
      <w:pPr>
        <w:pStyle w:val="FP"/>
        <w:keepNext/>
        <w:rPr>
          <w:i/>
          <w:iCs/>
          <w:lang w:eastAsia="en-US"/>
        </w:rPr>
      </w:pPr>
      <w:r w:rsidRPr="00514122">
        <w:rPr>
          <w:i/>
          <w:iCs/>
          <w:lang w:eastAsia="en-US"/>
        </w:rPr>
        <w:t>Wen (vivo) provides r05 based on previous response</w:t>
      </w:r>
    </w:p>
    <w:p w14:paraId="6B997D6D" w14:textId="77777777" w:rsidR="002515FA" w:rsidRPr="00514122" w:rsidRDefault="002515FA" w:rsidP="00514122">
      <w:pPr>
        <w:pStyle w:val="FP"/>
        <w:keepNext/>
        <w:rPr>
          <w:i/>
          <w:iCs/>
          <w:lang w:eastAsia="en-US"/>
        </w:rPr>
      </w:pPr>
      <w:r w:rsidRPr="00514122">
        <w:rPr>
          <w:i/>
          <w:iCs/>
          <w:lang w:eastAsia="en-US"/>
        </w:rPr>
        <w:t>LaeYoung (LGE) provides r06 on top of r03.</w:t>
      </w:r>
    </w:p>
    <w:p w14:paraId="5C5231D8" w14:textId="77777777" w:rsidR="002515FA" w:rsidRPr="00514122" w:rsidRDefault="002515FA" w:rsidP="00514122">
      <w:pPr>
        <w:pStyle w:val="FP"/>
        <w:keepNext/>
        <w:rPr>
          <w:i/>
          <w:iCs/>
          <w:lang w:eastAsia="en-US"/>
        </w:rPr>
      </w:pPr>
      <w:r w:rsidRPr="00514122">
        <w:rPr>
          <w:i/>
          <w:iCs/>
          <w:lang w:eastAsia="en-US"/>
        </w:rPr>
        <w:t>Wen (vivo) replies to Hong</w:t>
      </w:r>
    </w:p>
    <w:p w14:paraId="6B20F2A5" w14:textId="77777777" w:rsidR="002515FA" w:rsidRPr="00514122" w:rsidRDefault="002515FA" w:rsidP="00514122">
      <w:pPr>
        <w:pStyle w:val="FP"/>
        <w:keepNext/>
        <w:rPr>
          <w:i/>
          <w:iCs/>
          <w:lang w:eastAsia="en-US"/>
        </w:rPr>
      </w:pPr>
      <w:r w:rsidRPr="00514122">
        <w:rPr>
          <w:i/>
          <w:iCs/>
          <w:lang w:eastAsia="en-US"/>
        </w:rPr>
        <w:t>Changhong (Intel) comments on r05.</w:t>
      </w:r>
    </w:p>
    <w:p w14:paraId="0B7B58C4" w14:textId="77777777" w:rsidR="002515FA" w:rsidRPr="00514122" w:rsidRDefault="002515FA" w:rsidP="00514122">
      <w:pPr>
        <w:pStyle w:val="FP"/>
        <w:keepNext/>
        <w:rPr>
          <w:i/>
          <w:iCs/>
          <w:lang w:eastAsia="en-US"/>
        </w:rPr>
      </w:pPr>
      <w:r w:rsidRPr="00514122">
        <w:rPr>
          <w:i/>
          <w:iCs/>
          <w:lang w:eastAsia="en-US"/>
        </w:rPr>
        <w:t>Wen(vivo) replies Changhong (Intel) and comments on r06.</w:t>
      </w:r>
    </w:p>
    <w:p w14:paraId="7427E42A" w14:textId="77777777" w:rsidR="002515FA" w:rsidRPr="00514122" w:rsidRDefault="002515FA" w:rsidP="00514122">
      <w:pPr>
        <w:pStyle w:val="FP"/>
        <w:keepNext/>
        <w:rPr>
          <w:i/>
          <w:iCs/>
          <w:lang w:eastAsia="en-US"/>
        </w:rPr>
      </w:pPr>
      <w:r w:rsidRPr="00514122">
        <w:rPr>
          <w:i/>
          <w:iCs/>
          <w:lang w:eastAsia="en-US"/>
        </w:rPr>
        <w:t>Heng(China Telecom) provide r07.</w:t>
      </w:r>
    </w:p>
    <w:p w14:paraId="48F9733E" w14:textId="77777777" w:rsidR="002515FA" w:rsidRPr="00514122" w:rsidRDefault="002515FA" w:rsidP="00514122">
      <w:pPr>
        <w:pStyle w:val="FP"/>
        <w:keepNext/>
        <w:rPr>
          <w:i/>
          <w:iCs/>
          <w:lang w:eastAsia="en-US"/>
        </w:rPr>
      </w:pPr>
      <w:r w:rsidRPr="00514122">
        <w:rPr>
          <w:i/>
          <w:iCs/>
          <w:lang w:eastAsia="en-US"/>
        </w:rPr>
        <w:t>Hao (ZTE) comments and provides r08.</w:t>
      </w:r>
    </w:p>
    <w:p w14:paraId="7F14D6E2" w14:textId="77777777" w:rsidR="002515FA" w:rsidRPr="00514122" w:rsidRDefault="002515FA" w:rsidP="00514122">
      <w:pPr>
        <w:pStyle w:val="FP"/>
        <w:keepNext/>
        <w:rPr>
          <w:i/>
          <w:iCs/>
          <w:lang w:eastAsia="en-US"/>
        </w:rPr>
      </w:pPr>
      <w:r w:rsidRPr="00514122">
        <w:rPr>
          <w:i/>
          <w:iCs/>
          <w:lang w:eastAsia="en-US"/>
        </w:rPr>
        <w:t>Hao (ZTE) responds to LaeYoung (LGE).</w:t>
      </w:r>
    </w:p>
    <w:p w14:paraId="43A6AB7F" w14:textId="77777777" w:rsidR="002515FA" w:rsidRPr="00514122" w:rsidRDefault="002515FA" w:rsidP="00514122">
      <w:pPr>
        <w:pStyle w:val="FP"/>
        <w:keepNext/>
        <w:rPr>
          <w:i/>
          <w:iCs/>
          <w:lang w:eastAsia="en-US"/>
        </w:rPr>
      </w:pPr>
      <w:r w:rsidRPr="00514122">
        <w:rPr>
          <w:i/>
          <w:iCs/>
          <w:lang w:eastAsia="en-US"/>
        </w:rPr>
        <w:t>LaeYoung (LGE) comments on r07 and r08.</w:t>
      </w:r>
    </w:p>
    <w:p w14:paraId="7067E711" w14:textId="77777777" w:rsidR="002515FA" w:rsidRPr="00514122" w:rsidRDefault="002515FA" w:rsidP="00514122">
      <w:pPr>
        <w:pStyle w:val="FP"/>
        <w:keepNext/>
        <w:rPr>
          <w:i/>
          <w:iCs/>
          <w:lang w:eastAsia="en-US"/>
        </w:rPr>
      </w:pPr>
      <w:r w:rsidRPr="00514122">
        <w:rPr>
          <w:i/>
          <w:iCs/>
          <w:lang w:eastAsia="en-US"/>
        </w:rPr>
        <w:t>LaeYoung (LGE) responds to Hao (ZTE).</w:t>
      </w:r>
    </w:p>
    <w:p w14:paraId="0D8EE2AA" w14:textId="77777777" w:rsidR="002515FA" w:rsidRPr="00514122" w:rsidRDefault="002515FA" w:rsidP="00514122">
      <w:pPr>
        <w:pStyle w:val="FP"/>
        <w:keepNext/>
        <w:rPr>
          <w:i/>
          <w:iCs/>
          <w:lang w:eastAsia="en-US"/>
        </w:rPr>
      </w:pPr>
      <w:r w:rsidRPr="00514122">
        <w:rPr>
          <w:i/>
          <w:iCs/>
          <w:lang w:eastAsia="en-US"/>
        </w:rPr>
        <w:t>Wen (vivo) comments and provides r09.</w:t>
      </w:r>
    </w:p>
    <w:p w14:paraId="60EE0E83" w14:textId="77777777" w:rsidR="002515FA" w:rsidRPr="00514122" w:rsidRDefault="002515FA" w:rsidP="00514122">
      <w:pPr>
        <w:pStyle w:val="FP"/>
        <w:keepNext/>
        <w:rPr>
          <w:i/>
          <w:iCs/>
          <w:lang w:eastAsia="en-US"/>
        </w:rPr>
      </w:pPr>
      <w:r w:rsidRPr="00514122">
        <w:rPr>
          <w:i/>
          <w:iCs/>
          <w:lang w:eastAsia="en-US"/>
        </w:rPr>
        <w:t>Changhong (Intel) provides r09.</w:t>
      </w:r>
    </w:p>
    <w:p w14:paraId="1916F059" w14:textId="77777777" w:rsidR="002515FA" w:rsidRPr="00514122" w:rsidRDefault="002515FA" w:rsidP="00514122">
      <w:pPr>
        <w:pStyle w:val="FP"/>
        <w:keepNext/>
        <w:rPr>
          <w:i/>
          <w:iCs/>
          <w:lang w:eastAsia="en-US"/>
        </w:rPr>
      </w:pPr>
      <w:r w:rsidRPr="00514122">
        <w:rPr>
          <w:i/>
          <w:iCs/>
          <w:lang w:eastAsia="en-US"/>
        </w:rPr>
        <w:t>Changhong (Intel) corrected it's r10 not r09.</w:t>
      </w:r>
    </w:p>
    <w:p w14:paraId="5660652A" w14:textId="77777777" w:rsidR="002515FA" w:rsidRPr="00514122" w:rsidRDefault="002515FA" w:rsidP="00514122">
      <w:pPr>
        <w:pStyle w:val="FP"/>
        <w:keepNext/>
        <w:rPr>
          <w:i/>
          <w:iCs/>
          <w:lang w:eastAsia="en-US"/>
        </w:rPr>
      </w:pPr>
      <w:r w:rsidRPr="00514122">
        <w:rPr>
          <w:i/>
          <w:iCs/>
          <w:lang w:eastAsia="en-US"/>
        </w:rPr>
        <w:t>Wen (vivo) provides r11.</w:t>
      </w:r>
    </w:p>
    <w:p w14:paraId="1FC92580" w14:textId="77777777" w:rsidR="002515FA" w:rsidRPr="00514122" w:rsidRDefault="002515FA" w:rsidP="00514122">
      <w:pPr>
        <w:pStyle w:val="FP"/>
        <w:keepNext/>
        <w:rPr>
          <w:i/>
          <w:iCs/>
          <w:lang w:eastAsia="en-US"/>
        </w:rPr>
      </w:pPr>
      <w:r w:rsidRPr="00514122">
        <w:rPr>
          <w:i/>
          <w:iCs/>
          <w:lang w:eastAsia="en-US"/>
        </w:rPr>
        <w:t>Steve (Huawei) comments on policy and RAN impacts.</w:t>
      </w:r>
    </w:p>
    <w:p w14:paraId="44828EED" w14:textId="77777777" w:rsidR="002515FA" w:rsidRPr="00514122" w:rsidRDefault="002515FA" w:rsidP="00514122">
      <w:pPr>
        <w:pStyle w:val="FP"/>
        <w:keepNext/>
        <w:rPr>
          <w:i/>
          <w:iCs/>
          <w:lang w:eastAsia="en-US"/>
        </w:rPr>
      </w:pPr>
      <w:r w:rsidRPr="00514122">
        <w:rPr>
          <w:i/>
          <w:iCs/>
          <w:lang w:eastAsia="en-US"/>
        </w:rPr>
        <w:t>Hao (ZTE) comments on r12.</w:t>
      </w:r>
    </w:p>
    <w:p w14:paraId="4B7A693F" w14:textId="77777777" w:rsidR="002515FA" w:rsidRPr="00514122" w:rsidRDefault="002515FA" w:rsidP="00514122">
      <w:pPr>
        <w:pStyle w:val="FP"/>
        <w:keepNext/>
        <w:rPr>
          <w:i/>
          <w:iCs/>
          <w:lang w:eastAsia="en-US"/>
        </w:rPr>
      </w:pPr>
      <w:r w:rsidRPr="00514122">
        <w:rPr>
          <w:i/>
          <w:iCs/>
          <w:lang w:eastAsia="en-US"/>
        </w:rPr>
        <w:t>Deng Qiang (CATT) provides r12, and comments.</w:t>
      </w:r>
    </w:p>
    <w:p w14:paraId="3BBF3A28" w14:textId="77777777" w:rsidR="002515FA" w:rsidRPr="00514122" w:rsidRDefault="002515FA" w:rsidP="00514122">
      <w:pPr>
        <w:pStyle w:val="FP"/>
        <w:keepNext/>
        <w:rPr>
          <w:i/>
          <w:iCs/>
          <w:lang w:eastAsia="en-US"/>
        </w:rPr>
      </w:pPr>
      <w:r w:rsidRPr="00514122">
        <w:rPr>
          <w:i/>
          <w:iCs/>
          <w:lang w:eastAsia="en-US"/>
        </w:rPr>
        <w:t>Judy (Ericsson) provides r13, moving Rel-18 ATSSS feature to an EN</w:t>
      </w:r>
    </w:p>
    <w:p w14:paraId="17BB2A0D" w14:textId="77777777" w:rsidR="002515FA" w:rsidRPr="00514122" w:rsidRDefault="002515FA" w:rsidP="00514122">
      <w:pPr>
        <w:pStyle w:val="FP"/>
        <w:keepNext/>
        <w:rPr>
          <w:i/>
          <w:iCs/>
          <w:lang w:eastAsia="en-US"/>
        </w:rPr>
      </w:pPr>
      <w:r w:rsidRPr="00514122">
        <w:rPr>
          <w:i/>
          <w:iCs/>
          <w:lang w:eastAsia="en-US"/>
        </w:rPr>
        <w:t>Deng Qiang (CATT) replies to Hao (ZTE).</w:t>
      </w:r>
    </w:p>
    <w:p w14:paraId="701D9D75" w14:textId="77777777" w:rsidR="002515FA" w:rsidRPr="00514122" w:rsidRDefault="002515FA" w:rsidP="00514122">
      <w:pPr>
        <w:pStyle w:val="FP"/>
        <w:keepNext/>
        <w:rPr>
          <w:i/>
          <w:iCs/>
          <w:lang w:eastAsia="en-US"/>
        </w:rPr>
      </w:pPr>
      <w:r w:rsidRPr="00514122">
        <w:rPr>
          <w:i/>
          <w:iCs/>
          <w:lang w:eastAsia="en-US"/>
        </w:rPr>
        <w:t>Hong (Qualcomm) asks Judy on the dependency on Rel-18 ATSSS.</w:t>
      </w:r>
    </w:p>
    <w:p w14:paraId="02A47502" w14:textId="77777777" w:rsidR="002515FA" w:rsidRPr="00514122" w:rsidRDefault="002515FA" w:rsidP="00514122">
      <w:pPr>
        <w:pStyle w:val="FP"/>
        <w:keepNext/>
        <w:rPr>
          <w:i/>
          <w:iCs/>
          <w:lang w:eastAsia="en-US"/>
        </w:rPr>
      </w:pPr>
      <w:r w:rsidRPr="00514122">
        <w:rPr>
          <w:i/>
          <w:iCs/>
          <w:lang w:eastAsia="en-US"/>
        </w:rPr>
        <w:t>Judy (Ericsson) responds to Hong (Qualcomm)</w:t>
      </w:r>
    </w:p>
    <w:p w14:paraId="248262C0" w14:textId="77777777" w:rsidR="002515FA" w:rsidRPr="00514122" w:rsidRDefault="002515FA" w:rsidP="00514122">
      <w:pPr>
        <w:pStyle w:val="FP"/>
        <w:keepNext/>
        <w:rPr>
          <w:i/>
          <w:iCs/>
          <w:lang w:eastAsia="en-US"/>
        </w:rPr>
      </w:pPr>
      <w:r w:rsidRPr="00514122">
        <w:rPr>
          <w:i/>
          <w:iCs/>
          <w:lang w:eastAsia="en-US"/>
        </w:rPr>
        <w:t>Fei (OPPO) provides r14.</w:t>
      </w:r>
    </w:p>
    <w:p w14:paraId="2D119B85" w14:textId="77777777" w:rsidR="002515FA" w:rsidRPr="00514122" w:rsidRDefault="002515FA" w:rsidP="00514122">
      <w:pPr>
        <w:pStyle w:val="FP"/>
        <w:keepNext/>
        <w:rPr>
          <w:i/>
          <w:iCs/>
          <w:lang w:eastAsia="en-US"/>
        </w:rPr>
      </w:pPr>
      <w:r w:rsidRPr="00514122">
        <w:rPr>
          <w:i/>
          <w:iCs/>
          <w:lang w:eastAsia="en-US"/>
        </w:rPr>
        <w:t>Steve (Huawei) provides r15, comments on NOTE2 - it is a conclusion.</w:t>
      </w:r>
    </w:p>
    <w:p w14:paraId="562A6209" w14:textId="77777777" w:rsidR="002515FA" w:rsidRPr="00514122" w:rsidRDefault="002515FA" w:rsidP="00514122">
      <w:pPr>
        <w:pStyle w:val="FP"/>
        <w:keepNext/>
        <w:rPr>
          <w:i/>
          <w:iCs/>
          <w:lang w:eastAsia="en-US"/>
        </w:rPr>
      </w:pPr>
      <w:r w:rsidRPr="00514122">
        <w:rPr>
          <w:i/>
          <w:iCs/>
          <w:lang w:eastAsia="en-US"/>
        </w:rPr>
        <w:t>Changhong (Intel) provides r15.</w:t>
      </w:r>
    </w:p>
    <w:p w14:paraId="565B99E6" w14:textId="77777777" w:rsidR="002515FA" w:rsidRPr="00514122" w:rsidRDefault="002515FA" w:rsidP="00514122">
      <w:pPr>
        <w:pStyle w:val="FP"/>
        <w:keepNext/>
        <w:rPr>
          <w:i/>
          <w:iCs/>
          <w:lang w:eastAsia="en-US"/>
        </w:rPr>
      </w:pPr>
      <w:r w:rsidRPr="00514122">
        <w:rPr>
          <w:i/>
          <w:iCs/>
          <w:lang w:eastAsia="en-US"/>
        </w:rPr>
        <w:t>Changhong (Intel) provides r16 since r15 was occupied by Steve.</w:t>
      </w:r>
    </w:p>
    <w:p w14:paraId="185789AA" w14:textId="77777777" w:rsidR="002515FA" w:rsidRPr="00514122" w:rsidRDefault="002515FA" w:rsidP="00514122">
      <w:pPr>
        <w:pStyle w:val="FP"/>
        <w:keepNext/>
        <w:rPr>
          <w:i/>
          <w:iCs/>
          <w:lang w:eastAsia="en-US"/>
        </w:rPr>
      </w:pPr>
      <w:r w:rsidRPr="00514122">
        <w:rPr>
          <w:i/>
          <w:iCs/>
          <w:lang w:eastAsia="en-US"/>
        </w:rPr>
        <w:t>Deng Qiang (CATT) asks questions on policy authorization.</w:t>
      </w:r>
    </w:p>
    <w:p w14:paraId="19367A4E" w14:textId="77777777" w:rsidR="002515FA" w:rsidRPr="00514122" w:rsidRDefault="002515FA" w:rsidP="00514122">
      <w:pPr>
        <w:pStyle w:val="FP"/>
        <w:keepNext/>
        <w:rPr>
          <w:i/>
          <w:iCs/>
          <w:lang w:eastAsia="en-US"/>
        </w:rPr>
      </w:pPr>
      <w:r w:rsidRPr="00514122">
        <w:rPr>
          <w:i/>
          <w:iCs/>
          <w:lang w:eastAsia="en-US"/>
        </w:rPr>
        <w:t>LaeYoung (LGE) provides r17.</w:t>
      </w:r>
    </w:p>
    <w:p w14:paraId="1C273783" w14:textId="77777777" w:rsidR="002515FA" w:rsidRPr="00514122" w:rsidRDefault="002515FA" w:rsidP="00514122">
      <w:pPr>
        <w:pStyle w:val="FP"/>
        <w:keepNext/>
        <w:rPr>
          <w:i/>
          <w:iCs/>
          <w:lang w:eastAsia="en-US"/>
        </w:rPr>
      </w:pPr>
      <w:r w:rsidRPr="00514122">
        <w:rPr>
          <w:i/>
          <w:iCs/>
          <w:lang w:eastAsia="en-US"/>
        </w:rPr>
        <w:t>Fei (OPPO) provides comments and r18.</w:t>
      </w:r>
    </w:p>
    <w:p w14:paraId="5C219335" w14:textId="77777777" w:rsidR="002515FA" w:rsidRPr="00514122" w:rsidRDefault="002515FA" w:rsidP="00514122">
      <w:pPr>
        <w:pStyle w:val="FP"/>
        <w:keepNext/>
        <w:rPr>
          <w:i/>
          <w:iCs/>
          <w:lang w:eastAsia="en-US"/>
        </w:rPr>
      </w:pPr>
      <w:r w:rsidRPr="00514122">
        <w:rPr>
          <w:i/>
          <w:iCs/>
          <w:lang w:eastAsia="en-US"/>
        </w:rPr>
        <w:t>Wen(vivo) comments.</w:t>
      </w:r>
    </w:p>
    <w:p w14:paraId="53D49DB3" w14:textId="77777777" w:rsidR="002515FA" w:rsidRPr="00514122" w:rsidRDefault="002515FA" w:rsidP="00514122">
      <w:pPr>
        <w:pStyle w:val="FP"/>
        <w:keepNext/>
        <w:rPr>
          <w:i/>
          <w:iCs/>
          <w:lang w:eastAsia="en-US"/>
        </w:rPr>
      </w:pPr>
      <w:r w:rsidRPr="00514122">
        <w:rPr>
          <w:i/>
          <w:iCs/>
          <w:lang w:eastAsia="en-US"/>
        </w:rPr>
        <w:t>Michele (Huawei) provides r19</w:t>
      </w:r>
    </w:p>
    <w:p w14:paraId="48D149B9" w14:textId="77777777" w:rsidR="002515FA" w:rsidRPr="00514122" w:rsidRDefault="002515FA" w:rsidP="00514122">
      <w:pPr>
        <w:pStyle w:val="FP"/>
        <w:keepNext/>
        <w:rPr>
          <w:i/>
          <w:iCs/>
          <w:lang w:eastAsia="en-US"/>
        </w:rPr>
      </w:pPr>
      <w:r w:rsidRPr="00514122">
        <w:rPr>
          <w:i/>
          <w:iCs/>
          <w:lang w:eastAsia="en-US"/>
        </w:rPr>
        <w:t>Changhong (Intel) replies to comments on L3+N3IWF policy enhancement.</w:t>
      </w:r>
    </w:p>
    <w:p w14:paraId="269E6178" w14:textId="77777777" w:rsidR="002515FA" w:rsidRPr="00514122" w:rsidRDefault="002515FA" w:rsidP="00514122">
      <w:pPr>
        <w:pStyle w:val="FP"/>
        <w:keepNext/>
        <w:rPr>
          <w:i/>
          <w:iCs/>
          <w:lang w:eastAsia="en-US"/>
        </w:rPr>
      </w:pPr>
      <w:r w:rsidRPr="00514122">
        <w:rPr>
          <w:i/>
          <w:iCs/>
          <w:lang w:eastAsia="en-US"/>
        </w:rPr>
        <w:t>Changhong (Intel) replies to LaeYoung.</w:t>
      </w:r>
    </w:p>
    <w:p w14:paraId="275EE414" w14:textId="77777777" w:rsidR="002515FA" w:rsidRPr="00514122" w:rsidRDefault="002515FA" w:rsidP="00514122">
      <w:pPr>
        <w:pStyle w:val="FP"/>
        <w:keepNext/>
        <w:rPr>
          <w:i/>
          <w:iCs/>
          <w:lang w:eastAsia="en-US"/>
        </w:rPr>
      </w:pPr>
      <w:r w:rsidRPr="00514122">
        <w:rPr>
          <w:i/>
          <w:iCs/>
          <w:lang w:eastAsia="en-US"/>
        </w:rPr>
        <w:t>Fei (OPPO) comments on r19.</w:t>
      </w:r>
    </w:p>
    <w:p w14:paraId="5854963D" w14:textId="77777777" w:rsidR="002515FA" w:rsidRPr="00514122" w:rsidRDefault="002515FA" w:rsidP="00514122">
      <w:pPr>
        <w:pStyle w:val="FP"/>
        <w:keepNext/>
        <w:rPr>
          <w:i/>
          <w:iCs/>
          <w:lang w:eastAsia="en-US"/>
        </w:rPr>
      </w:pPr>
      <w:r w:rsidRPr="00514122">
        <w:rPr>
          <w:i/>
          <w:iCs/>
          <w:lang w:eastAsia="en-US"/>
        </w:rPr>
        <w:t>LaeYoung (LGE) cannot accept r19.</w:t>
      </w:r>
    </w:p>
    <w:p w14:paraId="6C9B2108" w14:textId="77777777" w:rsidR="002515FA" w:rsidRPr="00514122" w:rsidRDefault="002515FA" w:rsidP="00514122">
      <w:pPr>
        <w:pStyle w:val="FP"/>
        <w:keepNext/>
        <w:rPr>
          <w:i/>
          <w:iCs/>
          <w:lang w:eastAsia="en-US"/>
        </w:rPr>
      </w:pPr>
      <w:r w:rsidRPr="00514122">
        <w:rPr>
          <w:i/>
          <w:iCs/>
          <w:lang w:eastAsia="en-US"/>
        </w:rPr>
        <w:t>Michele (Huawei) replied to Fei (OPPO) comments and provided r20.</w:t>
      </w:r>
    </w:p>
    <w:p w14:paraId="75B38266" w14:textId="77777777" w:rsidR="002515FA" w:rsidRPr="00514122" w:rsidRDefault="002515FA" w:rsidP="00514122">
      <w:pPr>
        <w:pStyle w:val="FP"/>
        <w:keepNext/>
        <w:rPr>
          <w:i/>
          <w:iCs/>
          <w:lang w:eastAsia="en-US"/>
        </w:rPr>
      </w:pPr>
      <w:r w:rsidRPr="00514122">
        <w:rPr>
          <w:i/>
          <w:iCs/>
          <w:lang w:eastAsia="en-US"/>
        </w:rPr>
        <w:t>Michele (Huawei) provides r21.</w:t>
      </w:r>
    </w:p>
    <w:p w14:paraId="01C9B02E" w14:textId="77777777" w:rsidR="002515FA" w:rsidRPr="00514122" w:rsidRDefault="002515FA" w:rsidP="00514122">
      <w:pPr>
        <w:pStyle w:val="FP"/>
        <w:keepNext/>
        <w:rPr>
          <w:i/>
          <w:iCs/>
          <w:lang w:eastAsia="en-US"/>
        </w:rPr>
      </w:pPr>
      <w:r w:rsidRPr="00514122">
        <w:rPr>
          <w:i/>
          <w:iCs/>
          <w:lang w:eastAsia="en-US"/>
        </w:rPr>
        <w:t>Fei (OPPO) Replied to Michele.</w:t>
      </w:r>
    </w:p>
    <w:p w14:paraId="788EC54A" w14:textId="77777777" w:rsidR="002515FA" w:rsidRPr="00514122" w:rsidRDefault="002515FA" w:rsidP="00514122">
      <w:pPr>
        <w:pStyle w:val="FP"/>
        <w:keepNext/>
        <w:rPr>
          <w:i/>
          <w:iCs/>
          <w:lang w:eastAsia="en-US"/>
        </w:rPr>
      </w:pPr>
      <w:r w:rsidRPr="00514122">
        <w:rPr>
          <w:i/>
          <w:iCs/>
          <w:lang w:eastAsia="en-US"/>
        </w:rPr>
        <w:t>Changhong (Intel) provides r22 and objects to any revision doesn't cover the Policy Authorization for multi-path transmission with L3 U2N Relay access with N3IWF and L2 U2N Relay with Multi-PDU-Session access.</w:t>
      </w:r>
    </w:p>
    <w:p w14:paraId="0F59F60A" w14:textId="77777777" w:rsidR="002515FA" w:rsidRPr="00514122" w:rsidRDefault="002515FA" w:rsidP="00514122">
      <w:pPr>
        <w:pStyle w:val="FP"/>
        <w:keepNext/>
        <w:rPr>
          <w:i/>
          <w:iCs/>
          <w:lang w:eastAsia="en-US"/>
        </w:rPr>
      </w:pPr>
      <w:r w:rsidRPr="00514122">
        <w:rPr>
          <w:i/>
          <w:iCs/>
          <w:lang w:eastAsia="en-US"/>
        </w:rPr>
        <w:t>==== 9.X, 10.X Revisions Deadline ====</w:t>
      </w:r>
    </w:p>
    <w:p w14:paraId="0903B25F" w14:textId="77777777" w:rsidR="002515FA" w:rsidRPr="00514122" w:rsidRDefault="002515FA" w:rsidP="00514122">
      <w:pPr>
        <w:pStyle w:val="FP"/>
        <w:keepNext/>
        <w:rPr>
          <w:i/>
          <w:iCs/>
          <w:lang w:eastAsia="en-US"/>
        </w:rPr>
      </w:pPr>
      <w:r w:rsidRPr="00514122">
        <w:rPr>
          <w:i/>
          <w:iCs/>
          <w:lang w:eastAsia="en-US"/>
        </w:rPr>
        <w:t>Changhong (Intel) can only accept r00, r16 and r22.</w:t>
      </w:r>
    </w:p>
    <w:p w14:paraId="110E01D8" w14:textId="77777777" w:rsidR="002515FA" w:rsidRPr="00514122" w:rsidRDefault="002515FA" w:rsidP="00514122">
      <w:pPr>
        <w:pStyle w:val="FP"/>
        <w:keepNext/>
        <w:rPr>
          <w:i/>
          <w:iCs/>
          <w:lang w:eastAsia="en-US"/>
        </w:rPr>
      </w:pPr>
      <w:r w:rsidRPr="00514122">
        <w:rPr>
          <w:i/>
          <w:iCs/>
          <w:lang w:eastAsia="en-US"/>
        </w:rPr>
        <w:t>LaeYoung (LGE) can only accept r18 and r21.</w:t>
      </w:r>
    </w:p>
    <w:p w14:paraId="23569CA9" w14:textId="77777777" w:rsidR="002515FA" w:rsidRPr="00514122" w:rsidRDefault="002515FA" w:rsidP="00514122">
      <w:pPr>
        <w:pStyle w:val="FP"/>
        <w:keepNext/>
        <w:rPr>
          <w:i/>
          <w:iCs/>
          <w:lang w:eastAsia="en-US"/>
        </w:rPr>
      </w:pPr>
      <w:r w:rsidRPr="00514122">
        <w:rPr>
          <w:i/>
          <w:iCs/>
          <w:lang w:eastAsia="en-US"/>
        </w:rPr>
        <w:t>Fei (OPPO) can only accept r18 and r21.</w:t>
      </w:r>
    </w:p>
    <w:p w14:paraId="32061B90" w14:textId="77777777" w:rsidR="002515FA" w:rsidRPr="00514122" w:rsidRDefault="002515FA" w:rsidP="00514122">
      <w:pPr>
        <w:pStyle w:val="FP"/>
        <w:keepNext/>
        <w:rPr>
          <w:i/>
          <w:iCs/>
          <w:lang w:eastAsia="en-US"/>
        </w:rPr>
      </w:pPr>
      <w:r w:rsidRPr="00514122">
        <w:rPr>
          <w:i/>
          <w:iCs/>
          <w:lang w:eastAsia="en-US"/>
        </w:rPr>
        <w:t>Changhong (Intel) asks questions to Fei and LaeYoung and proposes the way forward.</w:t>
      </w:r>
    </w:p>
    <w:p w14:paraId="5E4A697D" w14:textId="77777777" w:rsidR="002515FA" w:rsidRPr="00514122" w:rsidRDefault="002515FA" w:rsidP="00514122">
      <w:pPr>
        <w:pStyle w:val="FP"/>
        <w:keepNext/>
        <w:rPr>
          <w:i/>
          <w:iCs/>
          <w:lang w:eastAsia="en-US"/>
        </w:rPr>
      </w:pPr>
      <w:r w:rsidRPr="00514122">
        <w:rPr>
          <w:i/>
          <w:iCs/>
          <w:lang w:eastAsia="en-US"/>
        </w:rPr>
        <w:t>Changhong (Intel) asks for CC#4 approval with rephrasing the EN.</w:t>
      </w:r>
    </w:p>
    <w:p w14:paraId="77341D2D" w14:textId="77777777" w:rsidR="002515FA" w:rsidRPr="00514122" w:rsidRDefault="002515FA" w:rsidP="00514122">
      <w:pPr>
        <w:pStyle w:val="FP"/>
        <w:keepNext/>
        <w:rPr>
          <w:i/>
          <w:iCs/>
          <w:lang w:eastAsia="en-US"/>
        </w:rPr>
      </w:pPr>
      <w:r w:rsidRPr="00514122">
        <w:rPr>
          <w:i/>
          <w:iCs/>
          <w:lang w:eastAsia="en-US"/>
        </w:rPr>
        <w:t>LaeYoung (LGE) is fine with r21 + 1st EN suggestion from Changhong (Intel).</w:t>
      </w:r>
    </w:p>
    <w:p w14:paraId="0FB3ED91" w14:textId="77777777" w:rsidR="002515FA" w:rsidRPr="00514122" w:rsidRDefault="002515FA" w:rsidP="00514122">
      <w:pPr>
        <w:pStyle w:val="FP"/>
        <w:keepNext/>
        <w:rPr>
          <w:i/>
          <w:iCs/>
          <w:lang w:eastAsia="en-US"/>
        </w:rPr>
      </w:pPr>
      <w:r w:rsidRPr="00514122">
        <w:rPr>
          <w:i/>
          <w:iCs/>
          <w:lang w:eastAsia="en-US"/>
        </w:rPr>
        <w:t>Fei (OPPO) is fine with r21+ reworded EN</w:t>
      </w:r>
    </w:p>
    <w:p w14:paraId="0E6EE8A1" w14:textId="77777777" w:rsidR="002515FA" w:rsidRPr="00514122" w:rsidRDefault="002515FA" w:rsidP="00514122">
      <w:pPr>
        <w:pStyle w:val="FP"/>
        <w:keepNext/>
        <w:rPr>
          <w:i/>
          <w:iCs/>
          <w:lang w:eastAsia="en-US"/>
        </w:rPr>
      </w:pPr>
      <w:r w:rsidRPr="00514122">
        <w:rPr>
          <w:i/>
          <w:iCs/>
          <w:lang w:eastAsia="en-US"/>
        </w:rPr>
        <w:t>Wen (vivo) is fine with r21+ reworded EN as well</w:t>
      </w:r>
    </w:p>
    <w:p w14:paraId="3FB06857" w14:textId="659196F4" w:rsidR="002515FA" w:rsidRPr="00514122" w:rsidRDefault="002515FA" w:rsidP="00514122">
      <w:pPr>
        <w:pStyle w:val="FP"/>
        <w:keepNext/>
        <w:rPr>
          <w:i/>
          <w:iCs/>
          <w:lang w:eastAsia="en-US"/>
        </w:rPr>
      </w:pPr>
      <w:r w:rsidRPr="00514122">
        <w:rPr>
          <w:i/>
          <w:iCs/>
          <w:lang w:eastAsia="en-US"/>
        </w:rPr>
        <w:t>Heng(China Telecom) provides suggestion</w:t>
      </w:r>
    </w:p>
    <w:p w14:paraId="1D58FB10" w14:textId="77777777" w:rsidR="00514122" w:rsidRPr="00514122" w:rsidRDefault="00514122" w:rsidP="00514122">
      <w:pPr>
        <w:pStyle w:val="FP"/>
        <w:keepNext/>
        <w:rPr>
          <w:i/>
          <w:iCs/>
          <w:lang w:eastAsia="en-US"/>
        </w:rPr>
      </w:pPr>
    </w:p>
    <w:p w14:paraId="4CBF910C" w14:textId="77777777" w:rsidR="00514122" w:rsidRPr="00514122" w:rsidRDefault="00514122" w:rsidP="00514122">
      <w:pPr>
        <w:keepNext/>
        <w:rPr>
          <w:b/>
          <w:bCs/>
          <w:lang w:eastAsia="en-US"/>
        </w:rPr>
      </w:pPr>
      <w:r w:rsidRPr="00514122">
        <w:rPr>
          <w:b/>
          <w:bCs/>
          <w:lang w:eastAsia="en-US"/>
        </w:rPr>
        <w:t>Discussion and conclusion:</w:t>
      </w:r>
    </w:p>
    <w:p w14:paraId="399D9FC4" w14:textId="63D8E1FA" w:rsidR="00DF5A16" w:rsidRDefault="00DF5A16" w:rsidP="00DF5A16">
      <w:pPr>
        <w:rPr>
          <w:lang w:eastAsia="en-US"/>
        </w:rPr>
      </w:pPr>
      <w:r>
        <w:rPr>
          <w:lang w:eastAsia="en-US"/>
        </w:rPr>
        <w:t>r21 with an editor's note was proposed. This was left for further discussion.</w:t>
      </w:r>
    </w:p>
    <w:p w14:paraId="5D85BEC6" w14:textId="6F06F84B" w:rsidR="002515FA" w:rsidRDefault="002515FA" w:rsidP="00B9736E">
      <w:pPr>
        <w:rPr>
          <w:lang w:eastAsia="en-US"/>
        </w:rPr>
      </w:pPr>
    </w:p>
    <w:p w14:paraId="698046EE" w14:textId="77777777" w:rsidR="009502E1" w:rsidRPr="009502E1" w:rsidRDefault="002515FA" w:rsidP="009502E1">
      <w:pPr>
        <w:keepNext/>
        <w:pBdr>
          <w:top w:val="single" w:sz="4" w:space="1" w:color="auto"/>
        </w:pBdr>
        <w:rPr>
          <w:b/>
          <w:lang w:eastAsia="en-US"/>
        </w:rPr>
      </w:pPr>
      <w:r w:rsidRPr="002515FA">
        <w:rPr>
          <w:color w:val="0000FF"/>
          <w:lang w:eastAsia="en-US"/>
        </w:rPr>
        <w:lastRenderedPageBreak/>
        <w:t>S2-2206365</w:t>
      </w:r>
      <w:r>
        <w:rPr>
          <w:lang w:eastAsia="en-US"/>
        </w:rPr>
        <w:t xml:space="preserve"> (P-CR) KI#5_Evaluation and conclusion on KI#5 (Source: Vivo)</w:t>
      </w:r>
    </w:p>
    <w:p w14:paraId="792DFA8A" w14:textId="77777777" w:rsidR="009502E1" w:rsidRPr="009502E1" w:rsidRDefault="009502E1" w:rsidP="009502E1">
      <w:pPr>
        <w:pStyle w:val="FP"/>
        <w:keepNext/>
        <w:rPr>
          <w:b/>
          <w:bCs/>
          <w:i/>
          <w:iCs/>
          <w:lang w:eastAsia="en-US"/>
        </w:rPr>
      </w:pPr>
      <w:r w:rsidRPr="009502E1">
        <w:rPr>
          <w:b/>
          <w:bCs/>
          <w:i/>
          <w:iCs/>
          <w:lang w:eastAsia="en-US"/>
        </w:rPr>
        <w:t>e-mail comments:</w:t>
      </w:r>
    </w:p>
    <w:p w14:paraId="041EB8F9" w14:textId="73F1776A" w:rsidR="002515FA" w:rsidRPr="00514122" w:rsidRDefault="002515FA" w:rsidP="00514122">
      <w:pPr>
        <w:pStyle w:val="FP"/>
        <w:keepNext/>
        <w:rPr>
          <w:i/>
          <w:iCs/>
          <w:lang w:eastAsia="en-US"/>
        </w:rPr>
      </w:pPr>
      <w:r w:rsidRPr="00514122">
        <w:rPr>
          <w:i/>
          <w:iCs/>
          <w:lang w:eastAsia="en-US"/>
        </w:rPr>
        <w:t>Steve (Huawei) Do we mark this merged to 6069?</w:t>
      </w:r>
    </w:p>
    <w:p w14:paraId="195FC189" w14:textId="79A46848" w:rsidR="002515FA" w:rsidRPr="00514122" w:rsidRDefault="002515FA" w:rsidP="00514122">
      <w:pPr>
        <w:pStyle w:val="FP"/>
        <w:keepNext/>
        <w:rPr>
          <w:i/>
          <w:iCs/>
          <w:lang w:eastAsia="en-US"/>
        </w:rPr>
      </w:pPr>
      <w:r w:rsidRPr="00514122">
        <w:rPr>
          <w:i/>
          <w:iCs/>
          <w:lang w:eastAsia="en-US"/>
        </w:rPr>
        <w:t>==== 9.X, 10.X Revisions Deadline ====</w:t>
      </w:r>
    </w:p>
    <w:p w14:paraId="33417955" w14:textId="77777777" w:rsidR="00514122" w:rsidRPr="00514122" w:rsidRDefault="00514122" w:rsidP="00514122">
      <w:pPr>
        <w:pStyle w:val="FP"/>
        <w:keepNext/>
        <w:rPr>
          <w:i/>
          <w:iCs/>
          <w:lang w:eastAsia="en-US"/>
        </w:rPr>
      </w:pPr>
    </w:p>
    <w:p w14:paraId="7BBCFA7B" w14:textId="77777777" w:rsidR="00514122" w:rsidRPr="00514122" w:rsidRDefault="00514122" w:rsidP="00514122">
      <w:pPr>
        <w:keepNext/>
        <w:rPr>
          <w:b/>
          <w:bCs/>
          <w:lang w:eastAsia="en-US"/>
        </w:rPr>
      </w:pPr>
      <w:r w:rsidRPr="00514122">
        <w:rPr>
          <w:b/>
          <w:bCs/>
          <w:lang w:eastAsia="en-US"/>
        </w:rPr>
        <w:t>Discussion and conclusion:</w:t>
      </w:r>
    </w:p>
    <w:p w14:paraId="03F6ACDF" w14:textId="15767668" w:rsidR="002515FA" w:rsidRDefault="003D13A8" w:rsidP="00B9736E">
      <w:pPr>
        <w:rPr>
          <w:lang w:eastAsia="en-US"/>
        </w:rPr>
      </w:pPr>
      <w:r>
        <w:rPr>
          <w:lang w:eastAsia="en-US"/>
        </w:rPr>
        <w:t xml:space="preserve">This will be merged into the revision of </w:t>
      </w:r>
      <w:r w:rsidRPr="003D13A8">
        <w:rPr>
          <w:color w:val="0000FF"/>
          <w:lang w:eastAsia="en-US"/>
        </w:rPr>
        <w:t>S2-2206069</w:t>
      </w:r>
      <w:r>
        <w:rPr>
          <w:lang w:eastAsia="en-US"/>
        </w:rPr>
        <w:t>.</w:t>
      </w:r>
    </w:p>
    <w:p w14:paraId="6DD9AB95" w14:textId="77777777" w:rsidR="003D13A8" w:rsidRDefault="003D13A8" w:rsidP="00B9736E">
      <w:pPr>
        <w:rPr>
          <w:lang w:eastAsia="en-US"/>
        </w:rPr>
      </w:pPr>
    </w:p>
    <w:p w14:paraId="4BBC7515" w14:textId="455DF2C7" w:rsidR="002515FA" w:rsidRPr="000C1E82" w:rsidRDefault="00DF5A16" w:rsidP="000C0F6B">
      <w:pPr>
        <w:pBdr>
          <w:top w:val="single" w:sz="4" w:space="1" w:color="auto"/>
        </w:pBdr>
        <w:rPr>
          <w:b/>
          <w:bCs/>
          <w:lang w:eastAsia="en-US"/>
        </w:rPr>
      </w:pPr>
      <w:r w:rsidRPr="000C1E82">
        <w:rPr>
          <w:b/>
          <w:bCs/>
          <w:lang w:eastAsia="en-US"/>
        </w:rPr>
        <w:t xml:space="preserve">Ericsson commented that the following documents were outside of quota, but were </w:t>
      </w:r>
      <w:r w:rsidR="003711C2">
        <w:rPr>
          <w:b/>
          <w:bCs/>
          <w:lang w:eastAsia="en-US"/>
        </w:rPr>
        <w:t xml:space="preserve">marked as </w:t>
      </w:r>
      <w:r w:rsidRPr="000C1E82">
        <w:rPr>
          <w:b/>
          <w:bCs/>
          <w:lang w:eastAsia="en-US"/>
        </w:rPr>
        <w:t>approved in error.</w:t>
      </w:r>
    </w:p>
    <w:p w14:paraId="625C743C" w14:textId="7686F258" w:rsidR="00DF5A16" w:rsidRDefault="00DF5A16" w:rsidP="00B9736E">
      <w:pPr>
        <w:rPr>
          <w:lang w:eastAsia="en-US"/>
        </w:rPr>
      </w:pPr>
      <w:r w:rsidRPr="000C0F6B">
        <w:rPr>
          <w:color w:val="0000FF"/>
          <w:lang w:eastAsia="en-US"/>
        </w:rPr>
        <w:t>S2-2205588</w:t>
      </w:r>
      <w:r w:rsidR="003711C2">
        <w:rPr>
          <w:lang w:eastAsia="en-US"/>
        </w:rPr>
        <w:t xml:space="preserve"> (P-CR) 23.700-46: Sol 3 update (</w:t>
      </w:r>
      <w:r w:rsidR="003D13A8">
        <w:rPr>
          <w:lang w:eastAsia="en-US"/>
        </w:rPr>
        <w:t xml:space="preserve">Source: </w:t>
      </w:r>
      <w:r w:rsidR="003711C2">
        <w:rPr>
          <w:lang w:eastAsia="en-US"/>
        </w:rPr>
        <w:t>Ericsson, AT&amp;T, Intel, Samsung, NTT DOCOMO)</w:t>
      </w:r>
    </w:p>
    <w:p w14:paraId="59D8B84E" w14:textId="320C07E4" w:rsidR="00DF5A16" w:rsidRDefault="00DF5A16" w:rsidP="00B9736E">
      <w:pPr>
        <w:rPr>
          <w:lang w:eastAsia="en-US"/>
        </w:rPr>
      </w:pPr>
      <w:r w:rsidRPr="000C0F6B">
        <w:rPr>
          <w:color w:val="0000FF"/>
          <w:lang w:eastAsia="en-US"/>
        </w:rPr>
        <w:t>S2-2205723</w:t>
      </w:r>
      <w:r w:rsidR="003711C2">
        <w:rPr>
          <w:lang w:eastAsia="en-US"/>
        </w:rPr>
        <w:t xml:space="preserve"> (P-CR) 23.700-46: Evaluation and conclusion for KI #1 and KI #2 (</w:t>
      </w:r>
      <w:r w:rsidR="003D13A8">
        <w:rPr>
          <w:lang w:eastAsia="en-US"/>
        </w:rPr>
        <w:t xml:space="preserve">Source: </w:t>
      </w:r>
      <w:r w:rsidR="003711C2">
        <w:rPr>
          <w:lang w:eastAsia="en-US"/>
        </w:rPr>
        <w:t xml:space="preserve">Huawei, </w:t>
      </w:r>
      <w:proofErr w:type="spellStart"/>
      <w:r w:rsidR="003711C2">
        <w:rPr>
          <w:lang w:eastAsia="en-US"/>
        </w:rPr>
        <w:t>HiSilicon</w:t>
      </w:r>
      <w:proofErr w:type="spellEnd"/>
      <w:r w:rsidR="003711C2">
        <w:rPr>
          <w:lang w:eastAsia="en-US"/>
        </w:rPr>
        <w:t>)</w:t>
      </w:r>
    </w:p>
    <w:p w14:paraId="4096636F" w14:textId="12977B4A" w:rsidR="00DF5A16" w:rsidRDefault="00DF5A16" w:rsidP="00B9736E">
      <w:pPr>
        <w:rPr>
          <w:lang w:eastAsia="en-US"/>
        </w:rPr>
      </w:pPr>
      <w:r w:rsidRPr="000C0F6B">
        <w:rPr>
          <w:color w:val="0000FF"/>
          <w:lang w:eastAsia="en-US"/>
        </w:rPr>
        <w:t>S2-2205884</w:t>
      </w:r>
      <w:r w:rsidR="003711C2">
        <w:rPr>
          <w:lang w:eastAsia="en-US"/>
        </w:rPr>
        <w:t xml:space="preserve"> (P-CR) 23.700-46: </w:t>
      </w:r>
      <w:proofErr w:type="spellStart"/>
      <w:r w:rsidR="003711C2">
        <w:rPr>
          <w:lang w:eastAsia="en-US"/>
        </w:rPr>
        <w:t>Detnet</w:t>
      </w:r>
      <w:proofErr w:type="spellEnd"/>
      <w:r w:rsidR="003711C2">
        <w:rPr>
          <w:lang w:eastAsia="en-US"/>
        </w:rPr>
        <w:t xml:space="preserve"> conclusions (</w:t>
      </w:r>
      <w:r w:rsidR="003D13A8">
        <w:rPr>
          <w:lang w:eastAsia="en-US"/>
        </w:rPr>
        <w:t xml:space="preserve">Source: </w:t>
      </w:r>
      <w:r w:rsidR="003711C2">
        <w:rPr>
          <w:lang w:eastAsia="en-US"/>
        </w:rPr>
        <w:t>Nokia, Nokia Shanghai Bell)</w:t>
      </w:r>
    </w:p>
    <w:p w14:paraId="4FF4490E" w14:textId="586187F8" w:rsidR="00DF5A16" w:rsidRDefault="00DF5A16" w:rsidP="00B9736E">
      <w:pPr>
        <w:rPr>
          <w:lang w:eastAsia="en-US"/>
        </w:rPr>
      </w:pPr>
      <w:r w:rsidRPr="000C0F6B">
        <w:rPr>
          <w:color w:val="0000FF"/>
          <w:lang w:eastAsia="en-US"/>
        </w:rPr>
        <w:t>S2-2206585</w:t>
      </w:r>
      <w:r w:rsidR="003711C2">
        <w:rPr>
          <w:lang w:eastAsia="en-US"/>
        </w:rPr>
        <w:t xml:space="preserve"> (P-CR) 23.700-46: KI#2, proposal on the conclusion way forward (</w:t>
      </w:r>
      <w:r w:rsidR="003D13A8">
        <w:rPr>
          <w:lang w:eastAsia="en-US"/>
        </w:rPr>
        <w:t xml:space="preserve">Source: </w:t>
      </w:r>
      <w:r w:rsidR="003711C2">
        <w:rPr>
          <w:lang w:eastAsia="en-US"/>
        </w:rPr>
        <w:t>ZTE)</w:t>
      </w:r>
    </w:p>
    <w:p w14:paraId="42B8D397" w14:textId="7FDA78F6" w:rsidR="00B9736E" w:rsidRPr="000C0F6B" w:rsidRDefault="000C1E82" w:rsidP="00B9736E">
      <w:pPr>
        <w:rPr>
          <w:b/>
          <w:bCs/>
          <w:lang w:eastAsia="en-US"/>
        </w:rPr>
      </w:pPr>
      <w:r w:rsidRPr="000C0F6B">
        <w:rPr>
          <w:b/>
          <w:bCs/>
          <w:lang w:eastAsia="en-US"/>
        </w:rPr>
        <w:t>These will all be marked as '</w:t>
      </w:r>
      <w:r w:rsidRPr="000C0F6B">
        <w:rPr>
          <w:b/>
          <w:bCs/>
          <w:color w:val="0000FF"/>
          <w:lang w:eastAsia="en-US"/>
        </w:rPr>
        <w:t>Not Handled</w:t>
      </w:r>
      <w:r w:rsidRPr="000C0F6B">
        <w:rPr>
          <w:b/>
          <w:bCs/>
          <w:lang w:eastAsia="en-US"/>
        </w:rPr>
        <w:t>'.</w:t>
      </w:r>
    </w:p>
    <w:p w14:paraId="7CD534CF" w14:textId="7B5F7D22" w:rsidR="00B9736E" w:rsidRDefault="00B9736E" w:rsidP="00B9736E">
      <w:pPr>
        <w:rPr>
          <w:lang w:eastAsia="en-US"/>
        </w:rPr>
      </w:pPr>
    </w:p>
    <w:p w14:paraId="195086A7" w14:textId="6DD3E4C1" w:rsidR="000C1E82" w:rsidRDefault="000C1E82" w:rsidP="003D13A8">
      <w:pPr>
        <w:keepNext/>
        <w:pBdr>
          <w:top w:val="single" w:sz="4" w:space="1" w:color="auto"/>
        </w:pBdr>
        <w:rPr>
          <w:lang w:eastAsia="en-US"/>
        </w:rPr>
      </w:pPr>
      <w:r w:rsidRPr="003D13A8">
        <w:rPr>
          <w:color w:val="0000FF"/>
          <w:lang w:eastAsia="en-US"/>
        </w:rPr>
        <w:t>S2-2205589</w:t>
      </w:r>
      <w:r w:rsidR="003D13A8">
        <w:rPr>
          <w:lang w:eastAsia="en-US"/>
        </w:rPr>
        <w:t xml:space="preserve"> 23.700-46: </w:t>
      </w:r>
      <w:proofErr w:type="spellStart"/>
      <w:r w:rsidR="003D13A8">
        <w:rPr>
          <w:lang w:eastAsia="en-US"/>
        </w:rPr>
        <w:t>DetNet</w:t>
      </w:r>
      <w:proofErr w:type="spellEnd"/>
      <w:r w:rsidR="003D13A8">
        <w:rPr>
          <w:lang w:eastAsia="en-US"/>
        </w:rPr>
        <w:t xml:space="preserve"> conclusions (Source: Ericsson, AT&amp;T, Intel, Samsung, NTT DOCOMO)</w:t>
      </w:r>
    </w:p>
    <w:p w14:paraId="670D89EA" w14:textId="77777777" w:rsidR="000C1E82" w:rsidRPr="002515FA" w:rsidRDefault="000C1E82" w:rsidP="000C1E82">
      <w:pPr>
        <w:keepNext/>
        <w:rPr>
          <w:b/>
          <w:bCs/>
          <w:lang w:eastAsia="en-US"/>
        </w:rPr>
      </w:pPr>
      <w:r w:rsidRPr="002515FA">
        <w:rPr>
          <w:b/>
          <w:bCs/>
          <w:lang w:eastAsia="en-US"/>
        </w:rPr>
        <w:t>Discussion and conclusion:</w:t>
      </w:r>
    </w:p>
    <w:p w14:paraId="6F586433" w14:textId="5E7D0C2B" w:rsidR="000C1E82" w:rsidRDefault="000C1E82" w:rsidP="00B9736E">
      <w:pPr>
        <w:rPr>
          <w:lang w:eastAsia="en-US"/>
        </w:rPr>
      </w:pPr>
      <w:r>
        <w:rPr>
          <w:lang w:eastAsia="en-US"/>
        </w:rPr>
        <w:t>r15 was proposed. This was left for further discussion.</w:t>
      </w:r>
    </w:p>
    <w:p w14:paraId="7E48A3A3" w14:textId="0D70B46C" w:rsidR="000C1E82" w:rsidRDefault="000C1E82" w:rsidP="00B9736E">
      <w:pPr>
        <w:rPr>
          <w:lang w:eastAsia="en-US"/>
        </w:rPr>
      </w:pPr>
    </w:p>
    <w:p w14:paraId="37C6419E" w14:textId="622240A3" w:rsidR="000C1E82" w:rsidRPr="003D13A8" w:rsidRDefault="000C1E82" w:rsidP="003D13A8">
      <w:pPr>
        <w:pBdr>
          <w:top w:val="single" w:sz="4" w:space="1" w:color="auto"/>
          <w:bottom w:val="single" w:sz="4" w:space="1" w:color="auto"/>
        </w:pBdr>
        <w:rPr>
          <w:b/>
          <w:bCs/>
          <w:color w:val="0000FF"/>
          <w:lang w:eastAsia="en-US"/>
        </w:rPr>
      </w:pPr>
      <w:r w:rsidRPr="003D13A8">
        <w:rPr>
          <w:b/>
          <w:bCs/>
          <w:color w:val="0000FF"/>
          <w:lang w:eastAsia="en-US"/>
        </w:rPr>
        <w:t xml:space="preserve">The CC </w:t>
      </w:r>
      <w:r w:rsidR="003D13A8" w:rsidRPr="003D13A8">
        <w:rPr>
          <w:b/>
          <w:bCs/>
          <w:color w:val="0000FF"/>
          <w:lang w:eastAsia="en-US"/>
        </w:rPr>
        <w:t xml:space="preserve">It was agreed to </w:t>
      </w:r>
      <w:r w:rsidRPr="003D13A8">
        <w:rPr>
          <w:b/>
          <w:bCs/>
          <w:color w:val="0000FF"/>
          <w:lang w:eastAsia="en-US"/>
        </w:rPr>
        <w:t xml:space="preserve">extend by </w:t>
      </w:r>
      <w:r w:rsidR="003D13A8" w:rsidRPr="003D13A8">
        <w:rPr>
          <w:b/>
          <w:bCs/>
          <w:color w:val="0000FF"/>
          <w:lang w:eastAsia="en-US"/>
        </w:rPr>
        <w:t xml:space="preserve">around </w:t>
      </w:r>
      <w:r w:rsidRPr="003D13A8">
        <w:rPr>
          <w:b/>
          <w:bCs/>
          <w:color w:val="0000FF"/>
          <w:lang w:eastAsia="en-US"/>
        </w:rPr>
        <w:t>15 minutes</w:t>
      </w:r>
      <w:r w:rsidR="003D13A8" w:rsidRPr="003D13A8">
        <w:rPr>
          <w:b/>
          <w:bCs/>
          <w:color w:val="0000FF"/>
          <w:lang w:eastAsia="en-US"/>
        </w:rPr>
        <w:t>.</w:t>
      </w:r>
    </w:p>
    <w:p w14:paraId="5F591BCD" w14:textId="16B7AB90" w:rsidR="000C1E82" w:rsidRDefault="000C1E82" w:rsidP="00B9736E">
      <w:pPr>
        <w:rPr>
          <w:lang w:eastAsia="en-US"/>
        </w:rPr>
      </w:pPr>
    </w:p>
    <w:p w14:paraId="1F3D6B96" w14:textId="2CAFD7E5" w:rsidR="000C1E82" w:rsidRDefault="000C1E82" w:rsidP="003D13A8">
      <w:pPr>
        <w:keepNext/>
        <w:pBdr>
          <w:top w:val="single" w:sz="4" w:space="1" w:color="auto"/>
        </w:pBdr>
        <w:rPr>
          <w:lang w:eastAsia="en-US"/>
        </w:rPr>
      </w:pPr>
      <w:r w:rsidRPr="003D13A8">
        <w:rPr>
          <w:color w:val="0000FF"/>
          <w:lang w:eastAsia="en-US"/>
        </w:rPr>
        <w:t>S2-2205744</w:t>
      </w:r>
      <w:r w:rsidR="003D13A8">
        <w:rPr>
          <w:lang w:eastAsia="en-US"/>
        </w:rPr>
        <w:t xml:space="preserve"> (P-CR)</w:t>
      </w:r>
      <w:r>
        <w:rPr>
          <w:lang w:eastAsia="en-US"/>
        </w:rPr>
        <w:t xml:space="preserve"> </w:t>
      </w:r>
      <w:r w:rsidR="003D13A8">
        <w:rPr>
          <w:lang w:eastAsia="en-US"/>
        </w:rPr>
        <w:t xml:space="preserve">23.700-88: Conclusion on the solutions of KI#4 (Source: Huawei, </w:t>
      </w:r>
      <w:proofErr w:type="spellStart"/>
      <w:r w:rsidR="003D13A8">
        <w:rPr>
          <w:lang w:eastAsia="en-US"/>
        </w:rPr>
        <w:t>HiSilicon</w:t>
      </w:r>
      <w:proofErr w:type="spellEnd"/>
      <w:r w:rsidR="003D13A8">
        <w:rPr>
          <w:lang w:eastAsia="en-US"/>
        </w:rPr>
        <w:t>)</w:t>
      </w:r>
    </w:p>
    <w:p w14:paraId="2D621944" w14:textId="77777777" w:rsidR="000C1E82" w:rsidRPr="002515FA" w:rsidRDefault="000C1E82" w:rsidP="000C1E82">
      <w:pPr>
        <w:keepNext/>
        <w:rPr>
          <w:b/>
          <w:bCs/>
          <w:lang w:eastAsia="en-US"/>
        </w:rPr>
      </w:pPr>
      <w:r w:rsidRPr="002515FA">
        <w:rPr>
          <w:b/>
          <w:bCs/>
          <w:lang w:eastAsia="en-US"/>
        </w:rPr>
        <w:t>Discussion and conclusion:</w:t>
      </w:r>
    </w:p>
    <w:p w14:paraId="2F229CBA" w14:textId="083AA59B" w:rsidR="000C1E82" w:rsidRDefault="000C1E82" w:rsidP="00B9736E">
      <w:pPr>
        <w:rPr>
          <w:lang w:eastAsia="en-US"/>
        </w:rPr>
      </w:pPr>
      <w:r>
        <w:rPr>
          <w:lang w:eastAsia="en-US"/>
        </w:rPr>
        <w:t>This will be noted if there is no agreement before the deadline.</w:t>
      </w:r>
    </w:p>
    <w:p w14:paraId="13FB2339" w14:textId="77777777" w:rsidR="000C1E82" w:rsidRDefault="000C1E82" w:rsidP="00B9736E">
      <w:pPr>
        <w:rPr>
          <w:lang w:eastAsia="en-US"/>
        </w:rPr>
      </w:pPr>
    </w:p>
    <w:p w14:paraId="7525C5DF" w14:textId="77777777" w:rsidR="000C1E82" w:rsidRPr="009502E1" w:rsidRDefault="000C1E82" w:rsidP="000C1E82">
      <w:pPr>
        <w:keepNext/>
        <w:pBdr>
          <w:top w:val="single" w:sz="4" w:space="1" w:color="auto"/>
        </w:pBdr>
        <w:rPr>
          <w:b/>
          <w:lang w:eastAsia="en-US"/>
        </w:rPr>
      </w:pPr>
      <w:r w:rsidRPr="002515FA">
        <w:rPr>
          <w:color w:val="0000FF"/>
          <w:lang w:eastAsia="en-US"/>
        </w:rPr>
        <w:t>S2-2205560</w:t>
      </w:r>
      <w:r>
        <w:rPr>
          <w:lang w:eastAsia="en-US"/>
        </w:rPr>
        <w:t xml:space="preserve"> (P-CR) KI#2 Sol#3.5 Update to enable asynchronized redundant traffic steering mode (Source: Alibaba Group)</w:t>
      </w:r>
    </w:p>
    <w:p w14:paraId="4524E210" w14:textId="77777777" w:rsidR="000C1E82" w:rsidRPr="009502E1" w:rsidRDefault="000C1E82" w:rsidP="000C1E82">
      <w:pPr>
        <w:pStyle w:val="FP"/>
        <w:keepNext/>
        <w:rPr>
          <w:b/>
          <w:bCs/>
          <w:i/>
          <w:iCs/>
          <w:lang w:eastAsia="en-US"/>
        </w:rPr>
      </w:pPr>
      <w:r w:rsidRPr="009502E1">
        <w:rPr>
          <w:b/>
          <w:bCs/>
          <w:i/>
          <w:iCs/>
          <w:lang w:eastAsia="en-US"/>
        </w:rPr>
        <w:t>e-mail comments:</w:t>
      </w:r>
    </w:p>
    <w:p w14:paraId="330168F0" w14:textId="77777777" w:rsidR="000C1E82" w:rsidRPr="002515FA" w:rsidRDefault="000C1E82" w:rsidP="000C1E82">
      <w:pPr>
        <w:pStyle w:val="FP"/>
        <w:keepNext/>
        <w:rPr>
          <w:i/>
          <w:iCs/>
          <w:lang w:eastAsia="en-US"/>
        </w:rPr>
      </w:pPr>
      <w:r w:rsidRPr="002515FA">
        <w:rPr>
          <w:i/>
          <w:iCs/>
          <w:lang w:eastAsia="en-US"/>
        </w:rPr>
        <w:t>Dario (Qualcomm) asks question for clarification</w:t>
      </w:r>
    </w:p>
    <w:p w14:paraId="582392F5" w14:textId="77777777" w:rsidR="000C1E82" w:rsidRPr="002515FA" w:rsidRDefault="000C1E82" w:rsidP="000C1E82">
      <w:pPr>
        <w:pStyle w:val="FP"/>
        <w:keepNext/>
        <w:rPr>
          <w:i/>
          <w:iCs/>
          <w:lang w:eastAsia="en-US"/>
        </w:rPr>
      </w:pPr>
      <w:r w:rsidRPr="002515FA">
        <w:rPr>
          <w:i/>
          <w:iCs/>
          <w:lang w:eastAsia="en-US"/>
        </w:rPr>
        <w:t>Xiaobo Yu (Alibaba) provides clarification to Dario (Qualcomm)</w:t>
      </w:r>
    </w:p>
    <w:p w14:paraId="67C99DB0" w14:textId="77777777" w:rsidR="000C1E82" w:rsidRPr="002515FA" w:rsidRDefault="000C1E82" w:rsidP="000C1E82">
      <w:pPr>
        <w:pStyle w:val="FP"/>
        <w:keepNext/>
        <w:rPr>
          <w:i/>
          <w:iCs/>
          <w:lang w:eastAsia="en-US"/>
        </w:rPr>
      </w:pPr>
      <w:r w:rsidRPr="002515FA">
        <w:rPr>
          <w:i/>
          <w:iCs/>
          <w:lang w:eastAsia="en-US"/>
        </w:rPr>
        <w:t>Stefan (Ericsson) provides comments</w:t>
      </w:r>
    </w:p>
    <w:p w14:paraId="3CB35D3A" w14:textId="77777777" w:rsidR="000C1E82" w:rsidRPr="002515FA" w:rsidRDefault="000C1E82" w:rsidP="000C1E82">
      <w:pPr>
        <w:pStyle w:val="FP"/>
        <w:keepNext/>
        <w:rPr>
          <w:i/>
          <w:iCs/>
          <w:lang w:eastAsia="en-US"/>
        </w:rPr>
      </w:pPr>
      <w:r w:rsidRPr="002515FA">
        <w:rPr>
          <w:i/>
          <w:iCs/>
          <w:lang w:eastAsia="en-US"/>
        </w:rPr>
        <w:t>Xiaobo Yu (Alibaba) provides r01 and replies to Stefan (Ericsson)</w:t>
      </w:r>
    </w:p>
    <w:p w14:paraId="480C5050" w14:textId="77777777" w:rsidR="000C1E82" w:rsidRPr="002515FA" w:rsidRDefault="000C1E82" w:rsidP="000C1E82">
      <w:pPr>
        <w:pStyle w:val="FP"/>
        <w:keepNext/>
        <w:rPr>
          <w:i/>
          <w:iCs/>
          <w:lang w:eastAsia="en-US"/>
        </w:rPr>
      </w:pPr>
      <w:r w:rsidRPr="002515FA">
        <w:rPr>
          <w:i/>
          <w:iCs/>
          <w:lang w:eastAsia="en-US"/>
        </w:rPr>
        <w:t>Guanzhou (</w:t>
      </w:r>
      <w:proofErr w:type="spellStart"/>
      <w:r w:rsidRPr="002515FA">
        <w:rPr>
          <w:i/>
          <w:iCs/>
          <w:lang w:eastAsia="en-US"/>
        </w:rPr>
        <w:t>InterDigital</w:t>
      </w:r>
      <w:proofErr w:type="spellEnd"/>
      <w:r w:rsidRPr="002515FA">
        <w:rPr>
          <w:i/>
          <w:iCs/>
          <w:lang w:eastAsia="en-US"/>
        </w:rPr>
        <w:t>) still thinks the solution is not in study scope.</w:t>
      </w:r>
    </w:p>
    <w:p w14:paraId="1B71E987" w14:textId="77777777" w:rsidR="000C1E82" w:rsidRPr="002515FA" w:rsidRDefault="000C1E82" w:rsidP="000C1E82">
      <w:pPr>
        <w:pStyle w:val="FP"/>
        <w:keepNext/>
        <w:rPr>
          <w:i/>
          <w:iCs/>
          <w:lang w:eastAsia="en-US"/>
        </w:rPr>
      </w:pPr>
      <w:r w:rsidRPr="002515FA">
        <w:rPr>
          <w:i/>
          <w:iCs/>
          <w:lang w:eastAsia="en-US"/>
        </w:rPr>
        <w:t>Xiaobo Yu (Alibaba) replies to the comments from Apostolis (Lenovo).</w:t>
      </w:r>
    </w:p>
    <w:p w14:paraId="7C18990F" w14:textId="77777777" w:rsidR="000C1E82" w:rsidRPr="002515FA" w:rsidRDefault="000C1E82" w:rsidP="000C1E82">
      <w:pPr>
        <w:pStyle w:val="FP"/>
        <w:keepNext/>
        <w:rPr>
          <w:i/>
          <w:iCs/>
          <w:lang w:eastAsia="en-US"/>
        </w:rPr>
      </w:pPr>
      <w:r w:rsidRPr="002515FA">
        <w:rPr>
          <w:i/>
          <w:iCs/>
          <w:lang w:eastAsia="en-US"/>
        </w:rPr>
        <w:t>Xiaobo Yu (Alibaba) provides r01 and replies to Guanzhou (</w:t>
      </w:r>
      <w:proofErr w:type="spellStart"/>
      <w:r w:rsidRPr="002515FA">
        <w:rPr>
          <w:i/>
          <w:iCs/>
          <w:lang w:eastAsia="en-US"/>
        </w:rPr>
        <w:t>InterDigital</w:t>
      </w:r>
      <w:proofErr w:type="spellEnd"/>
      <w:r w:rsidRPr="002515FA">
        <w:rPr>
          <w:i/>
          <w:iCs/>
          <w:lang w:eastAsia="en-US"/>
        </w:rPr>
        <w:t>) that the solution addresses the KI#2 and KI#3 which is in the scope of this study.</w:t>
      </w:r>
    </w:p>
    <w:p w14:paraId="56B4DD6B" w14:textId="77777777" w:rsidR="000C1E82" w:rsidRPr="002515FA" w:rsidRDefault="000C1E82" w:rsidP="000C1E82">
      <w:pPr>
        <w:pStyle w:val="FP"/>
        <w:keepNext/>
        <w:rPr>
          <w:i/>
          <w:iCs/>
          <w:lang w:eastAsia="en-US"/>
        </w:rPr>
      </w:pPr>
      <w:r w:rsidRPr="002515FA">
        <w:rPr>
          <w:i/>
          <w:iCs/>
          <w:lang w:eastAsia="en-US"/>
        </w:rPr>
        <w:t>Guanzhou (</w:t>
      </w:r>
      <w:proofErr w:type="spellStart"/>
      <w:r w:rsidRPr="002515FA">
        <w:rPr>
          <w:i/>
          <w:iCs/>
          <w:lang w:eastAsia="en-US"/>
        </w:rPr>
        <w:t>InterDigital</w:t>
      </w:r>
      <w:proofErr w:type="spellEnd"/>
      <w:r w:rsidRPr="002515FA">
        <w:rPr>
          <w:i/>
          <w:iCs/>
          <w:lang w:eastAsia="en-US"/>
        </w:rPr>
        <w:t>) responds to Xiaobo (Alibaba). points out r02 instead r01 is provided in his previous email and asks for guidance how to treat r02.</w:t>
      </w:r>
    </w:p>
    <w:p w14:paraId="739F2D35" w14:textId="77777777" w:rsidR="000C1E82" w:rsidRPr="002515FA" w:rsidRDefault="000C1E82" w:rsidP="000C1E82">
      <w:pPr>
        <w:pStyle w:val="FP"/>
        <w:keepNext/>
        <w:rPr>
          <w:i/>
          <w:iCs/>
          <w:lang w:eastAsia="en-US"/>
        </w:rPr>
      </w:pPr>
      <w:r w:rsidRPr="002515FA">
        <w:rPr>
          <w:i/>
          <w:iCs/>
          <w:lang w:eastAsia="en-US"/>
        </w:rPr>
        <w:t>Xiaobo Yu (Alibaba) provide r03 and replies to the comments from Guanzhou (</w:t>
      </w:r>
      <w:proofErr w:type="spellStart"/>
      <w:r w:rsidRPr="002515FA">
        <w:rPr>
          <w:i/>
          <w:iCs/>
          <w:lang w:eastAsia="en-US"/>
        </w:rPr>
        <w:t>InterDigital</w:t>
      </w:r>
      <w:proofErr w:type="spellEnd"/>
      <w:r w:rsidRPr="002515FA">
        <w:rPr>
          <w:i/>
          <w:iCs/>
          <w:lang w:eastAsia="en-US"/>
        </w:rPr>
        <w:t>) regarding r02</w:t>
      </w:r>
    </w:p>
    <w:p w14:paraId="3C963434" w14:textId="77777777" w:rsidR="000C1E82" w:rsidRPr="002515FA" w:rsidRDefault="000C1E82" w:rsidP="000C1E82">
      <w:pPr>
        <w:pStyle w:val="FP"/>
        <w:keepNext/>
        <w:rPr>
          <w:i/>
          <w:iCs/>
          <w:lang w:eastAsia="en-US"/>
        </w:rPr>
      </w:pPr>
      <w:r w:rsidRPr="002515FA">
        <w:rPr>
          <w:i/>
          <w:iCs/>
          <w:lang w:eastAsia="en-US"/>
        </w:rPr>
        <w:t>==== 9.X, 10.X Revisions Deadline ====</w:t>
      </w:r>
    </w:p>
    <w:p w14:paraId="695D82BC" w14:textId="77777777" w:rsidR="000C1E82" w:rsidRPr="002515FA" w:rsidRDefault="000C1E82" w:rsidP="000C1E82">
      <w:pPr>
        <w:pStyle w:val="FP"/>
        <w:keepNext/>
        <w:rPr>
          <w:i/>
          <w:iCs/>
          <w:lang w:eastAsia="en-US"/>
        </w:rPr>
      </w:pPr>
    </w:p>
    <w:p w14:paraId="436D49F4" w14:textId="77777777" w:rsidR="000C1E82" w:rsidRPr="002515FA" w:rsidRDefault="000C1E82" w:rsidP="000C1E82">
      <w:pPr>
        <w:keepNext/>
        <w:rPr>
          <w:b/>
          <w:bCs/>
          <w:lang w:eastAsia="en-US"/>
        </w:rPr>
      </w:pPr>
      <w:r w:rsidRPr="002515FA">
        <w:rPr>
          <w:b/>
          <w:bCs/>
          <w:lang w:eastAsia="en-US"/>
        </w:rPr>
        <w:t>Discussion and conclusion:</w:t>
      </w:r>
    </w:p>
    <w:p w14:paraId="52BADF72" w14:textId="2ACCF172" w:rsidR="000C1E82" w:rsidRDefault="000C1E82" w:rsidP="000C1E82">
      <w:pPr>
        <w:rPr>
          <w:lang w:eastAsia="en-US"/>
        </w:rPr>
      </w:pPr>
      <w:r>
        <w:rPr>
          <w:lang w:eastAsia="en-US"/>
        </w:rPr>
        <w:t>r03 was proposed. This was left for further discussion.</w:t>
      </w:r>
    </w:p>
    <w:p w14:paraId="663DDC7A" w14:textId="0EDB1D33" w:rsidR="000C1E82" w:rsidRDefault="000C1E82" w:rsidP="00B9736E">
      <w:pPr>
        <w:rPr>
          <w:lang w:eastAsia="en-US"/>
        </w:rPr>
      </w:pPr>
    </w:p>
    <w:p w14:paraId="0932C6AF" w14:textId="74430B9E" w:rsidR="00F74E04" w:rsidRDefault="00F74E04" w:rsidP="003D13A8">
      <w:pPr>
        <w:keepNext/>
        <w:pBdr>
          <w:top w:val="single" w:sz="4" w:space="1" w:color="auto"/>
        </w:pBdr>
        <w:rPr>
          <w:lang w:eastAsia="en-US"/>
        </w:rPr>
      </w:pPr>
      <w:r w:rsidRPr="003D13A8">
        <w:rPr>
          <w:color w:val="0000FF"/>
          <w:lang w:eastAsia="en-US"/>
        </w:rPr>
        <w:t>S2-2206864</w:t>
      </w:r>
      <w:r w:rsidR="00C828AA">
        <w:rPr>
          <w:lang w:eastAsia="en-US"/>
        </w:rPr>
        <w:t xml:space="preserve"> </w:t>
      </w:r>
      <w:r w:rsidR="003D13A8">
        <w:rPr>
          <w:lang w:eastAsia="en-US"/>
        </w:rPr>
        <w:t>(LS OUT) [DRAFT] LS on protection of the URSP rules from HPLMN (Source: Qualcomm Incorporated)</w:t>
      </w:r>
    </w:p>
    <w:p w14:paraId="7BFCDD85" w14:textId="77777777" w:rsidR="00F74E04" w:rsidRPr="00CB4B4B" w:rsidRDefault="00F74E04" w:rsidP="00F74E04">
      <w:pPr>
        <w:keepNext/>
        <w:rPr>
          <w:b/>
          <w:bCs/>
          <w:lang w:eastAsia="en-US"/>
        </w:rPr>
      </w:pPr>
      <w:r w:rsidRPr="00CB4B4B">
        <w:rPr>
          <w:b/>
          <w:bCs/>
          <w:lang w:eastAsia="en-US"/>
        </w:rPr>
        <w:t>Discussion and conclusion:</w:t>
      </w:r>
    </w:p>
    <w:p w14:paraId="2ECB2F21" w14:textId="1FB0BAC6" w:rsidR="00F74E04" w:rsidRDefault="00F74E04" w:rsidP="00F74E04">
      <w:pPr>
        <w:rPr>
          <w:lang w:eastAsia="en-US"/>
        </w:rPr>
      </w:pPr>
      <w:r>
        <w:rPr>
          <w:lang w:eastAsia="en-US"/>
        </w:rPr>
        <w:t>There appeared to be no agreeable revisions for this. Qualcomm commented that there was an objection from Qualcomm for r01, which may be removed after the Show of Hands. Qualcomm commented that their technical question was not answered on this, but they can accept the document.</w:t>
      </w:r>
      <w:r w:rsidRPr="00F74E04">
        <w:rPr>
          <w:lang w:eastAsia="en-US"/>
        </w:rPr>
        <w:t xml:space="preserve"> </w:t>
      </w:r>
      <w:r>
        <w:rPr>
          <w:lang w:eastAsia="en-US"/>
        </w:rPr>
        <w:t>This was left for further discussion.</w:t>
      </w:r>
    </w:p>
    <w:p w14:paraId="43DBC98C" w14:textId="39C8549D" w:rsidR="00F74E04" w:rsidRDefault="00F74E04" w:rsidP="00F74E04">
      <w:pPr>
        <w:rPr>
          <w:lang w:eastAsia="en-US"/>
        </w:rPr>
      </w:pPr>
    </w:p>
    <w:p w14:paraId="4F40A80B" w14:textId="6662B60D" w:rsidR="00F74E04" w:rsidRDefault="00F74E04" w:rsidP="003D13A8">
      <w:pPr>
        <w:keepNext/>
        <w:pBdr>
          <w:top w:val="single" w:sz="4" w:space="1" w:color="auto"/>
        </w:pBdr>
        <w:rPr>
          <w:lang w:eastAsia="en-US"/>
        </w:rPr>
      </w:pPr>
      <w:r w:rsidRPr="003D13A8">
        <w:rPr>
          <w:color w:val="0000FF"/>
          <w:lang w:eastAsia="en-US"/>
        </w:rPr>
        <w:lastRenderedPageBreak/>
        <w:t>S2-2206561</w:t>
      </w:r>
      <w:r w:rsidR="00C828AA">
        <w:rPr>
          <w:lang w:eastAsia="en-US"/>
        </w:rPr>
        <w:t xml:space="preserve"> </w:t>
      </w:r>
      <w:r w:rsidR="003D13A8">
        <w:rPr>
          <w:lang w:eastAsia="en-US"/>
        </w:rPr>
        <w:t xml:space="preserve">(P-CR) 23.700-53: KI#3: Evaluation for redundant traffic steering (Source: Huawei, </w:t>
      </w:r>
      <w:proofErr w:type="spellStart"/>
      <w:r w:rsidR="003D13A8">
        <w:rPr>
          <w:lang w:eastAsia="en-US"/>
        </w:rPr>
        <w:t>HiSilicon</w:t>
      </w:r>
      <w:proofErr w:type="spellEnd"/>
      <w:r w:rsidR="003D13A8">
        <w:rPr>
          <w:lang w:eastAsia="en-US"/>
        </w:rPr>
        <w:t>)</w:t>
      </w:r>
    </w:p>
    <w:p w14:paraId="7E7B9C10" w14:textId="77777777" w:rsidR="00F74E04" w:rsidRPr="00CB4B4B" w:rsidRDefault="00F74E04" w:rsidP="00F74E04">
      <w:pPr>
        <w:keepNext/>
        <w:rPr>
          <w:b/>
          <w:bCs/>
          <w:lang w:eastAsia="en-US"/>
        </w:rPr>
      </w:pPr>
      <w:r w:rsidRPr="00CB4B4B">
        <w:rPr>
          <w:b/>
          <w:bCs/>
          <w:lang w:eastAsia="en-US"/>
        </w:rPr>
        <w:t>Discussion and conclusion:</w:t>
      </w:r>
    </w:p>
    <w:p w14:paraId="671F0B7E" w14:textId="77777777" w:rsidR="00F74E04" w:rsidRDefault="00F74E04" w:rsidP="00F74E04">
      <w:pPr>
        <w:rPr>
          <w:lang w:eastAsia="en-US"/>
        </w:rPr>
      </w:pPr>
      <w:r>
        <w:rPr>
          <w:lang w:eastAsia="en-US"/>
        </w:rPr>
        <w:t>Huawei proposed r05 with additional Editor's notes. This was left for further discussion.</w:t>
      </w:r>
    </w:p>
    <w:p w14:paraId="5562ED91" w14:textId="2D08E061" w:rsidR="00F74E04" w:rsidRDefault="00F74E04" w:rsidP="00F74E04">
      <w:pPr>
        <w:rPr>
          <w:lang w:eastAsia="en-US"/>
        </w:rPr>
      </w:pPr>
    </w:p>
    <w:p w14:paraId="32C86EDD" w14:textId="5362B4FC" w:rsidR="00F74E04" w:rsidRPr="00F74E04" w:rsidRDefault="00F74E04" w:rsidP="000C0F6B">
      <w:pPr>
        <w:keepNext/>
        <w:pBdr>
          <w:top w:val="single" w:sz="4" w:space="1" w:color="auto"/>
        </w:pBdr>
        <w:rPr>
          <w:b/>
          <w:bCs/>
          <w:lang w:eastAsia="en-US"/>
        </w:rPr>
      </w:pPr>
      <w:r w:rsidRPr="00F74E04">
        <w:rPr>
          <w:b/>
          <w:bCs/>
          <w:lang w:eastAsia="en-US"/>
        </w:rPr>
        <w:t>Puneet's Notes</w:t>
      </w:r>
    </w:p>
    <w:p w14:paraId="0CC6006A" w14:textId="77777777" w:rsidR="00F74E04" w:rsidRDefault="00F74E04" w:rsidP="00F74E04">
      <w:pPr>
        <w:rPr>
          <w:lang w:eastAsia="en-US"/>
        </w:rPr>
      </w:pPr>
    </w:p>
    <w:p w14:paraId="4A461FF1" w14:textId="656798C4" w:rsidR="00C828AA" w:rsidRDefault="00C828AA" w:rsidP="000C0F6B">
      <w:pPr>
        <w:keepNext/>
        <w:pBdr>
          <w:top w:val="single" w:sz="4" w:space="1" w:color="auto"/>
        </w:pBdr>
        <w:rPr>
          <w:lang w:eastAsia="en-US"/>
        </w:rPr>
      </w:pPr>
      <w:r w:rsidRPr="000C0F6B">
        <w:rPr>
          <w:color w:val="0000FF"/>
          <w:lang w:eastAsia="en-US"/>
        </w:rPr>
        <w:t>S2-2206695</w:t>
      </w:r>
      <w:r w:rsidR="000C0F6B">
        <w:rPr>
          <w:lang w:eastAsia="en-US"/>
        </w:rPr>
        <w:t xml:space="preserve"> (P-CR) 23.700-80: TR 23.700-80: KI#5 Solution#10 Update for BDT Extensions (Source: Oracle, Toyota, NTT DOCOMO, OPPO)</w:t>
      </w:r>
    </w:p>
    <w:p w14:paraId="7F444912" w14:textId="77777777" w:rsidR="00C828AA" w:rsidRPr="00CB4B4B" w:rsidRDefault="00C828AA" w:rsidP="00C828AA">
      <w:pPr>
        <w:keepNext/>
        <w:rPr>
          <w:b/>
          <w:bCs/>
          <w:lang w:eastAsia="en-US"/>
        </w:rPr>
      </w:pPr>
      <w:r w:rsidRPr="00CB4B4B">
        <w:rPr>
          <w:b/>
          <w:bCs/>
          <w:lang w:eastAsia="en-US"/>
        </w:rPr>
        <w:t>Discussion and conclusion:</w:t>
      </w:r>
    </w:p>
    <w:p w14:paraId="79B446A6" w14:textId="188D1CF7" w:rsidR="00C828AA" w:rsidRDefault="00C828AA" w:rsidP="00C828AA">
      <w:pPr>
        <w:rPr>
          <w:lang w:eastAsia="en-US"/>
        </w:rPr>
      </w:pPr>
      <w:r>
        <w:rPr>
          <w:lang w:eastAsia="en-US"/>
        </w:rPr>
        <w:t>OPPO proposed r05 with an editor's note. This was left for further discussion.</w:t>
      </w:r>
    </w:p>
    <w:p w14:paraId="789CE00E" w14:textId="354C7F5C" w:rsidR="00C828AA" w:rsidRDefault="00C828AA" w:rsidP="00C828AA">
      <w:pPr>
        <w:rPr>
          <w:lang w:eastAsia="en-US"/>
        </w:rPr>
      </w:pPr>
    </w:p>
    <w:p w14:paraId="7A903671" w14:textId="273C9631" w:rsidR="00C828AA" w:rsidRDefault="00C828AA" w:rsidP="000C0F6B">
      <w:pPr>
        <w:keepNext/>
        <w:pBdr>
          <w:top w:val="single" w:sz="4" w:space="1" w:color="auto"/>
        </w:pBdr>
        <w:rPr>
          <w:lang w:eastAsia="en-US"/>
        </w:rPr>
      </w:pPr>
      <w:r w:rsidRPr="000C0F6B">
        <w:rPr>
          <w:color w:val="0000FF"/>
          <w:lang w:eastAsia="en-US"/>
        </w:rPr>
        <w:t>S2-2205905</w:t>
      </w:r>
      <w:r>
        <w:rPr>
          <w:lang w:eastAsia="en-US"/>
        </w:rPr>
        <w:t xml:space="preserve"> </w:t>
      </w:r>
      <w:r w:rsidR="000C0F6B">
        <w:rPr>
          <w:lang w:eastAsia="en-US"/>
        </w:rPr>
        <w:t xml:space="preserve">(P-CR) 23.700-48: KI #1, New Eval, Conclusion: Key Issue #1 Evaluation and Conclusion for LBO Scenarios (Source: </w:t>
      </w:r>
      <w:proofErr w:type="spellStart"/>
      <w:r w:rsidR="000C0F6B">
        <w:rPr>
          <w:lang w:eastAsia="en-US"/>
        </w:rPr>
        <w:t>InterDigital</w:t>
      </w:r>
      <w:proofErr w:type="spellEnd"/>
      <w:r w:rsidR="000C0F6B">
        <w:rPr>
          <w:lang w:eastAsia="en-US"/>
        </w:rPr>
        <w:t xml:space="preserve"> Inc.)</w:t>
      </w:r>
    </w:p>
    <w:p w14:paraId="098597AC" w14:textId="77777777" w:rsidR="00C828AA" w:rsidRPr="00CB4B4B" w:rsidRDefault="00C828AA" w:rsidP="00C828AA">
      <w:pPr>
        <w:keepNext/>
        <w:rPr>
          <w:b/>
          <w:bCs/>
          <w:lang w:eastAsia="en-US"/>
        </w:rPr>
      </w:pPr>
      <w:r w:rsidRPr="00CB4B4B">
        <w:rPr>
          <w:b/>
          <w:bCs/>
          <w:lang w:eastAsia="en-US"/>
        </w:rPr>
        <w:t>Discussion and conclusion:</w:t>
      </w:r>
    </w:p>
    <w:p w14:paraId="52BEB314" w14:textId="77443B94" w:rsidR="00C828AA" w:rsidRDefault="00C828AA" w:rsidP="00C828AA">
      <w:pPr>
        <w:rPr>
          <w:lang w:eastAsia="en-US"/>
        </w:rPr>
      </w:pPr>
      <w:r>
        <w:rPr>
          <w:lang w:eastAsia="en-US"/>
        </w:rPr>
        <w:t xml:space="preserve">Orange commented that the </w:t>
      </w:r>
      <w:proofErr w:type="spellStart"/>
      <w:r>
        <w:rPr>
          <w:lang w:eastAsia="en-US"/>
        </w:rPr>
        <w:t>UePO</w:t>
      </w:r>
      <w:proofErr w:type="spellEnd"/>
      <w:r>
        <w:rPr>
          <w:lang w:eastAsia="en-US"/>
        </w:rPr>
        <w:t xml:space="preserve"> will need to comply with EDGE Computing requirements and changes will also be needed in the </w:t>
      </w:r>
      <w:proofErr w:type="spellStart"/>
      <w:r>
        <w:rPr>
          <w:lang w:eastAsia="en-US"/>
        </w:rPr>
        <w:t>UePO</w:t>
      </w:r>
      <w:proofErr w:type="spellEnd"/>
      <w:r>
        <w:rPr>
          <w:lang w:eastAsia="en-US"/>
        </w:rPr>
        <w:t xml:space="preserve"> TR.</w:t>
      </w:r>
      <w:r w:rsidR="00894C9F">
        <w:rPr>
          <w:lang w:eastAsia="en-US"/>
        </w:rPr>
        <w:t xml:space="preserve"> This should be added under </w:t>
      </w:r>
      <w:r w:rsidR="00894C9F" w:rsidRPr="00796E90">
        <w:rPr>
          <w:color w:val="0000FF"/>
          <w:lang w:eastAsia="en-US"/>
        </w:rPr>
        <w:t>S2-2205529</w:t>
      </w:r>
      <w:r w:rsidR="00894C9F">
        <w:rPr>
          <w:lang w:eastAsia="en-US"/>
        </w:rPr>
        <w:t xml:space="preserve"> if acceptable. AT&amp;T suggested only adding an editor's note for this meeting.</w:t>
      </w:r>
      <w:r>
        <w:rPr>
          <w:lang w:eastAsia="en-US"/>
        </w:rPr>
        <w:t xml:space="preserve"> This was left for further discussion.</w:t>
      </w:r>
    </w:p>
    <w:p w14:paraId="06FBE953" w14:textId="77777777" w:rsidR="00F74E04" w:rsidRPr="00B9736E" w:rsidRDefault="00F74E04" w:rsidP="00B9736E">
      <w:pPr>
        <w:rPr>
          <w:lang w:eastAsia="en-US"/>
        </w:rPr>
      </w:pPr>
    </w:p>
    <w:p w14:paraId="76E5AC57" w14:textId="4768BEAE" w:rsidR="00B9736E" w:rsidRDefault="00B9736E" w:rsidP="0088498C">
      <w:pPr>
        <w:pStyle w:val="Heading1"/>
      </w:pPr>
      <w:r>
        <w:t>2</w:t>
      </w:r>
      <w:r>
        <w:tab/>
        <w:t>The issue for discussion/</w:t>
      </w:r>
      <w:proofErr w:type="spellStart"/>
      <w:r>
        <w:t>SoH</w:t>
      </w:r>
      <w:proofErr w:type="spellEnd"/>
      <w:r>
        <w:t xml:space="preserve"> in CC#4 folder - </w:t>
      </w:r>
      <w:hyperlink r:id="rId13" w:history="1">
        <w:r w:rsidRPr="00482EA2">
          <w:rPr>
            <w:rStyle w:val="Hyperlink"/>
          </w:rPr>
          <w:t>https://www.3gpp.org/ftp/tsg_sa/WG2_Arch/TSGS2_152E_Electronic_2022-08/INBOX/CCs/CC%234_2022-08-25_1300-1500_UTC</w:t>
        </w:r>
      </w:hyperlink>
    </w:p>
    <w:p w14:paraId="1F19C1C5" w14:textId="5A1BEE24" w:rsidR="00F01600" w:rsidRDefault="000C0F6B" w:rsidP="00F01600">
      <w:pPr>
        <w:rPr>
          <w:lang w:eastAsia="en-US"/>
        </w:rPr>
      </w:pPr>
      <w:r>
        <w:rPr>
          <w:lang w:eastAsia="en-US"/>
        </w:rPr>
        <w:t>Items were handled under agenda item 1.</w:t>
      </w:r>
    </w:p>
    <w:p w14:paraId="7C8BC59F" w14:textId="77777777" w:rsidR="000C0F6B" w:rsidRDefault="000C0F6B" w:rsidP="00F01600">
      <w:pPr>
        <w:rPr>
          <w:lang w:eastAsia="en-US"/>
        </w:rPr>
      </w:pPr>
    </w:p>
    <w:p w14:paraId="4D3A8D33" w14:textId="77777777" w:rsidR="00F01600" w:rsidRPr="00B9736E" w:rsidRDefault="00F01600" w:rsidP="00B9736E">
      <w:pPr>
        <w:rPr>
          <w:lang w:eastAsia="en-US"/>
        </w:rPr>
      </w:pPr>
    </w:p>
    <w:p w14:paraId="0E08163B" w14:textId="66D2CC2B" w:rsidR="00B9736E" w:rsidRDefault="00B9736E" w:rsidP="0088498C">
      <w:pPr>
        <w:pStyle w:val="Heading1"/>
      </w:pPr>
      <w:r>
        <w:t>3</w:t>
      </w:r>
      <w:r>
        <w:tab/>
      </w:r>
      <w:proofErr w:type="spellStart"/>
      <w:r>
        <w:t>AoB</w:t>
      </w:r>
      <w:proofErr w:type="spellEnd"/>
    </w:p>
    <w:p w14:paraId="7852FF8B" w14:textId="4D40799A" w:rsidR="00F74E04" w:rsidRDefault="00894C9F" w:rsidP="00B9736E">
      <w:pPr>
        <w:rPr>
          <w:lang w:eastAsia="en-US"/>
        </w:rPr>
      </w:pPr>
      <w:proofErr w:type="spellStart"/>
      <w:r>
        <w:rPr>
          <w:lang w:eastAsia="en-US"/>
        </w:rPr>
        <w:t>InterDigital</w:t>
      </w:r>
      <w:proofErr w:type="spellEnd"/>
      <w:r>
        <w:rPr>
          <w:lang w:eastAsia="en-US"/>
        </w:rPr>
        <w:t xml:space="preserve"> asked whether people can object to their own revisions. It was clarified that this can be withdrawn.</w:t>
      </w:r>
    </w:p>
    <w:p w14:paraId="3D85E3D5" w14:textId="7B180824" w:rsidR="00894C9F" w:rsidRDefault="00894C9F" w:rsidP="00B9736E">
      <w:pPr>
        <w:rPr>
          <w:lang w:eastAsia="en-US"/>
        </w:rPr>
      </w:pPr>
      <w:r>
        <w:rPr>
          <w:lang w:eastAsia="en-US"/>
        </w:rPr>
        <w:t xml:space="preserve">KPN asked who the correct contact person was for questions on 5G </w:t>
      </w:r>
      <w:proofErr w:type="spellStart"/>
      <w:r>
        <w:rPr>
          <w:lang w:eastAsia="en-US"/>
        </w:rPr>
        <w:t>ProSe</w:t>
      </w:r>
      <w:proofErr w:type="spellEnd"/>
      <w:r>
        <w:rPr>
          <w:lang w:eastAsia="en-US"/>
        </w:rPr>
        <w:t>. The Rapporteur was asked to look at the request and provide guidance if possible.</w:t>
      </w:r>
    </w:p>
    <w:p w14:paraId="63FD451D" w14:textId="2EEAF319" w:rsidR="009F1467" w:rsidRPr="00B9736E" w:rsidRDefault="009F1467" w:rsidP="00B9736E">
      <w:pPr>
        <w:rPr>
          <w:lang w:eastAsia="en-US"/>
        </w:rPr>
      </w:pPr>
      <w:r>
        <w:rPr>
          <w:lang w:eastAsia="en-US"/>
        </w:rPr>
        <w:t>Ericsson commented that the new WID discussions should be able to be raised at CC#5 as some clarifications may be necessary. There is unlikely to be time in the CC to discuss issues in detail. The CC will first focus on TEI18 and TR Cover sheets.</w:t>
      </w:r>
    </w:p>
    <w:p w14:paraId="61D437F0" w14:textId="3CC28107" w:rsidR="00002EE8" w:rsidRDefault="00002EE8" w:rsidP="00BE050C"/>
    <w:p w14:paraId="164C7DDE" w14:textId="3A7F3C22" w:rsidR="00AC1A5B" w:rsidRDefault="00B9736E" w:rsidP="00AC1A5B">
      <w:pPr>
        <w:pStyle w:val="Heading1"/>
      </w:pPr>
      <w:r>
        <w:t>4</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0E3AA6A7" w:rsidR="007E1A46" w:rsidRDefault="000840CD" w:rsidP="000840CD">
      <w:pPr>
        <w:pStyle w:val="Heading1"/>
        <w:rPr>
          <w:color w:val="0000FF"/>
        </w:rPr>
      </w:pPr>
      <w:r w:rsidRPr="0048558F">
        <w:rPr>
          <w:color w:val="0000FF"/>
        </w:rPr>
        <w:t>Closed:</w:t>
      </w:r>
      <w:r w:rsidR="002B0C6B">
        <w:rPr>
          <w:color w:val="0000FF"/>
        </w:rPr>
        <w:t xml:space="preserve"> </w:t>
      </w:r>
      <w:r w:rsidR="0088498C">
        <w:rPr>
          <w:color w:val="0000FF"/>
        </w:rPr>
        <w:t>2</w:t>
      </w:r>
      <w:r w:rsidR="00B9736E">
        <w:rPr>
          <w:color w:val="0000FF"/>
        </w:rPr>
        <w:t>5</w:t>
      </w:r>
      <w:r w:rsidR="00676894">
        <w:rPr>
          <w:color w:val="0000FF"/>
        </w:rPr>
        <w:t xml:space="preserve"> </w:t>
      </w:r>
      <w:r w:rsidR="00DA7D94">
        <w:rPr>
          <w:color w:val="0000FF"/>
        </w:rPr>
        <w:t>August</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894C9F">
        <w:rPr>
          <w:color w:val="0000FF"/>
        </w:rPr>
        <w:t>1</w:t>
      </w:r>
      <w:r w:rsidR="009F1467">
        <w:rPr>
          <w:color w:val="0000FF"/>
        </w:rPr>
        <w:t>7</w:t>
      </w:r>
      <w:r w:rsidR="0048558F" w:rsidRPr="0048558F">
        <w:rPr>
          <w:color w:val="0000FF"/>
        </w:rPr>
        <w:t xml:space="preserve"> UTC</w:t>
      </w:r>
    </w:p>
    <w:p w14:paraId="4DFD3142" w14:textId="77777777" w:rsidR="007B0C35" w:rsidRDefault="007B0C35"/>
    <w:p w14:paraId="08BA9984" w14:textId="77777777" w:rsidR="007B0C35" w:rsidRDefault="007B0C35"/>
    <w:p w14:paraId="39F03643" w14:textId="03D40893" w:rsidR="00E6060F" w:rsidRDefault="007B0C35">
      <w:r>
        <w:t>Taos notes _1503 - Reinsert the Revisions Deadlines</w:t>
      </w:r>
    </w:p>
    <w:p w14:paraId="78599B15" w14:textId="77777777" w:rsidR="007B0C35" w:rsidRDefault="007B0C35"/>
    <w:p w14:paraId="0C930742" w14:textId="77777777" w:rsidR="007B0C35" w:rsidRDefault="007B0C35"/>
    <w:sectPr w:rsidR="007B0C35"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A5282" w14:textId="77777777" w:rsidR="008301BA" w:rsidRDefault="008301BA" w:rsidP="0085007B">
      <w:pPr>
        <w:spacing w:after="0"/>
      </w:pPr>
      <w:r>
        <w:separator/>
      </w:r>
    </w:p>
  </w:endnote>
  <w:endnote w:type="continuationSeparator" w:id="0">
    <w:p w14:paraId="578A85D5" w14:textId="77777777" w:rsidR="008301BA" w:rsidRDefault="008301BA"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A1DB" w14:textId="77777777" w:rsidR="008301BA" w:rsidRDefault="008301BA" w:rsidP="0085007B">
      <w:pPr>
        <w:spacing w:after="0"/>
      </w:pPr>
      <w:r>
        <w:separator/>
      </w:r>
    </w:p>
  </w:footnote>
  <w:footnote w:type="continuationSeparator" w:id="0">
    <w:p w14:paraId="176AD09B" w14:textId="77777777" w:rsidR="008301BA" w:rsidRDefault="008301BA"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2EE8"/>
    <w:rsid w:val="0000566C"/>
    <w:rsid w:val="000059F3"/>
    <w:rsid w:val="0001027E"/>
    <w:rsid w:val="000149D6"/>
    <w:rsid w:val="00015D16"/>
    <w:rsid w:val="000219A0"/>
    <w:rsid w:val="000319C8"/>
    <w:rsid w:val="00034F56"/>
    <w:rsid w:val="0003508C"/>
    <w:rsid w:val="00040616"/>
    <w:rsid w:val="00043AEA"/>
    <w:rsid w:val="00056AB3"/>
    <w:rsid w:val="00060909"/>
    <w:rsid w:val="00062F50"/>
    <w:rsid w:val="00063C94"/>
    <w:rsid w:val="00073071"/>
    <w:rsid w:val="00076122"/>
    <w:rsid w:val="00080D3D"/>
    <w:rsid w:val="000840CD"/>
    <w:rsid w:val="00087D60"/>
    <w:rsid w:val="0009087A"/>
    <w:rsid w:val="0009144E"/>
    <w:rsid w:val="000A2977"/>
    <w:rsid w:val="000A3B62"/>
    <w:rsid w:val="000B48ED"/>
    <w:rsid w:val="000C0F6B"/>
    <w:rsid w:val="000C1E82"/>
    <w:rsid w:val="000D2249"/>
    <w:rsid w:val="000D47A0"/>
    <w:rsid w:val="000D593A"/>
    <w:rsid w:val="000E3CA7"/>
    <w:rsid w:val="000E531B"/>
    <w:rsid w:val="000E61A2"/>
    <w:rsid w:val="000E69A8"/>
    <w:rsid w:val="000F13C9"/>
    <w:rsid w:val="000F3DA2"/>
    <w:rsid w:val="000F72A0"/>
    <w:rsid w:val="001039B4"/>
    <w:rsid w:val="001078D5"/>
    <w:rsid w:val="00113EBD"/>
    <w:rsid w:val="00115C27"/>
    <w:rsid w:val="001305D2"/>
    <w:rsid w:val="00130C4C"/>
    <w:rsid w:val="001456AF"/>
    <w:rsid w:val="001472BB"/>
    <w:rsid w:val="00150D40"/>
    <w:rsid w:val="001539E5"/>
    <w:rsid w:val="0015417B"/>
    <w:rsid w:val="00154976"/>
    <w:rsid w:val="001553D2"/>
    <w:rsid w:val="00161545"/>
    <w:rsid w:val="00164006"/>
    <w:rsid w:val="0016535C"/>
    <w:rsid w:val="00186016"/>
    <w:rsid w:val="00187B27"/>
    <w:rsid w:val="00191D51"/>
    <w:rsid w:val="00193AA6"/>
    <w:rsid w:val="001959DE"/>
    <w:rsid w:val="001974AA"/>
    <w:rsid w:val="001A26F6"/>
    <w:rsid w:val="001A78DA"/>
    <w:rsid w:val="001B271E"/>
    <w:rsid w:val="001C03F0"/>
    <w:rsid w:val="001D1549"/>
    <w:rsid w:val="001D46DB"/>
    <w:rsid w:val="001D54BB"/>
    <w:rsid w:val="001D6904"/>
    <w:rsid w:val="001E16D3"/>
    <w:rsid w:val="001E411C"/>
    <w:rsid w:val="001F2995"/>
    <w:rsid w:val="001F3C41"/>
    <w:rsid w:val="001F7D51"/>
    <w:rsid w:val="00200CF5"/>
    <w:rsid w:val="00201F6A"/>
    <w:rsid w:val="0021794E"/>
    <w:rsid w:val="0021798A"/>
    <w:rsid w:val="002268B1"/>
    <w:rsid w:val="002273F1"/>
    <w:rsid w:val="00231B8C"/>
    <w:rsid w:val="00234C2E"/>
    <w:rsid w:val="00235A63"/>
    <w:rsid w:val="0024299C"/>
    <w:rsid w:val="002515FA"/>
    <w:rsid w:val="00254A52"/>
    <w:rsid w:val="00256D40"/>
    <w:rsid w:val="00262635"/>
    <w:rsid w:val="002717B4"/>
    <w:rsid w:val="00277E48"/>
    <w:rsid w:val="00280F27"/>
    <w:rsid w:val="00285723"/>
    <w:rsid w:val="00287993"/>
    <w:rsid w:val="00293408"/>
    <w:rsid w:val="00293D1E"/>
    <w:rsid w:val="00294A4A"/>
    <w:rsid w:val="002A7208"/>
    <w:rsid w:val="002B0C6B"/>
    <w:rsid w:val="002B3038"/>
    <w:rsid w:val="002B3473"/>
    <w:rsid w:val="002B5393"/>
    <w:rsid w:val="002C0C22"/>
    <w:rsid w:val="002C639F"/>
    <w:rsid w:val="002D0073"/>
    <w:rsid w:val="002E148B"/>
    <w:rsid w:val="002E3E99"/>
    <w:rsid w:val="002E442D"/>
    <w:rsid w:val="002E5863"/>
    <w:rsid w:val="002E601F"/>
    <w:rsid w:val="002F0584"/>
    <w:rsid w:val="002F4802"/>
    <w:rsid w:val="00300404"/>
    <w:rsid w:val="003004FB"/>
    <w:rsid w:val="00303A8A"/>
    <w:rsid w:val="00307481"/>
    <w:rsid w:val="003135D5"/>
    <w:rsid w:val="00323C99"/>
    <w:rsid w:val="00323DEC"/>
    <w:rsid w:val="00330DE8"/>
    <w:rsid w:val="003367EF"/>
    <w:rsid w:val="00341337"/>
    <w:rsid w:val="003448FC"/>
    <w:rsid w:val="003711C2"/>
    <w:rsid w:val="0037451C"/>
    <w:rsid w:val="0037788D"/>
    <w:rsid w:val="00380505"/>
    <w:rsid w:val="00381B8D"/>
    <w:rsid w:val="003843AC"/>
    <w:rsid w:val="00385452"/>
    <w:rsid w:val="00390D21"/>
    <w:rsid w:val="0039639F"/>
    <w:rsid w:val="003A21D0"/>
    <w:rsid w:val="003A2237"/>
    <w:rsid w:val="003A3807"/>
    <w:rsid w:val="003A7016"/>
    <w:rsid w:val="003B2077"/>
    <w:rsid w:val="003C07C4"/>
    <w:rsid w:val="003C31C8"/>
    <w:rsid w:val="003C4D50"/>
    <w:rsid w:val="003D13A8"/>
    <w:rsid w:val="003D4A97"/>
    <w:rsid w:val="003D7DE6"/>
    <w:rsid w:val="003E2DDA"/>
    <w:rsid w:val="003E6EF8"/>
    <w:rsid w:val="003F05A5"/>
    <w:rsid w:val="003F4CD8"/>
    <w:rsid w:val="003F6EFC"/>
    <w:rsid w:val="00401993"/>
    <w:rsid w:val="004045CA"/>
    <w:rsid w:val="004046DB"/>
    <w:rsid w:val="00404EB2"/>
    <w:rsid w:val="00407DC7"/>
    <w:rsid w:val="004108E1"/>
    <w:rsid w:val="00415209"/>
    <w:rsid w:val="00415986"/>
    <w:rsid w:val="00420BAD"/>
    <w:rsid w:val="0042316D"/>
    <w:rsid w:val="0042471D"/>
    <w:rsid w:val="00431C9C"/>
    <w:rsid w:val="0043254A"/>
    <w:rsid w:val="0043388D"/>
    <w:rsid w:val="00436BD9"/>
    <w:rsid w:val="00442EC8"/>
    <w:rsid w:val="0045300A"/>
    <w:rsid w:val="004532C8"/>
    <w:rsid w:val="0045385D"/>
    <w:rsid w:val="0046211F"/>
    <w:rsid w:val="004621A9"/>
    <w:rsid w:val="004624A6"/>
    <w:rsid w:val="00465390"/>
    <w:rsid w:val="00476207"/>
    <w:rsid w:val="0048558F"/>
    <w:rsid w:val="00485732"/>
    <w:rsid w:val="004A02E0"/>
    <w:rsid w:val="004A1979"/>
    <w:rsid w:val="004A5F2E"/>
    <w:rsid w:val="004A698B"/>
    <w:rsid w:val="004B3AA1"/>
    <w:rsid w:val="004B47D1"/>
    <w:rsid w:val="004B6886"/>
    <w:rsid w:val="004C26C0"/>
    <w:rsid w:val="004C64B0"/>
    <w:rsid w:val="004D40A1"/>
    <w:rsid w:val="004D41ED"/>
    <w:rsid w:val="004E218D"/>
    <w:rsid w:val="004F1EC5"/>
    <w:rsid w:val="004F42D6"/>
    <w:rsid w:val="00500CF4"/>
    <w:rsid w:val="00510107"/>
    <w:rsid w:val="00514122"/>
    <w:rsid w:val="00525853"/>
    <w:rsid w:val="00545F55"/>
    <w:rsid w:val="00546604"/>
    <w:rsid w:val="00551F6A"/>
    <w:rsid w:val="00552322"/>
    <w:rsid w:val="00553450"/>
    <w:rsid w:val="00554A0C"/>
    <w:rsid w:val="00556F9B"/>
    <w:rsid w:val="005768DF"/>
    <w:rsid w:val="00581EC8"/>
    <w:rsid w:val="005853F4"/>
    <w:rsid w:val="00585E54"/>
    <w:rsid w:val="00586482"/>
    <w:rsid w:val="005A65D1"/>
    <w:rsid w:val="005A663D"/>
    <w:rsid w:val="005B6629"/>
    <w:rsid w:val="005B7B97"/>
    <w:rsid w:val="005C0C1C"/>
    <w:rsid w:val="005C4DC6"/>
    <w:rsid w:val="005E6762"/>
    <w:rsid w:val="005F24B2"/>
    <w:rsid w:val="005F5EDB"/>
    <w:rsid w:val="006011FA"/>
    <w:rsid w:val="00601742"/>
    <w:rsid w:val="006030D6"/>
    <w:rsid w:val="00603F0C"/>
    <w:rsid w:val="0060496B"/>
    <w:rsid w:val="0060793B"/>
    <w:rsid w:val="00615DFC"/>
    <w:rsid w:val="006177D5"/>
    <w:rsid w:val="00617D26"/>
    <w:rsid w:val="00620DF5"/>
    <w:rsid w:val="006334A9"/>
    <w:rsid w:val="006419A1"/>
    <w:rsid w:val="0064281B"/>
    <w:rsid w:val="0064465A"/>
    <w:rsid w:val="00657813"/>
    <w:rsid w:val="006665F8"/>
    <w:rsid w:val="00672099"/>
    <w:rsid w:val="00676894"/>
    <w:rsid w:val="00680298"/>
    <w:rsid w:val="00682336"/>
    <w:rsid w:val="00687D97"/>
    <w:rsid w:val="00691673"/>
    <w:rsid w:val="00691E20"/>
    <w:rsid w:val="00692737"/>
    <w:rsid w:val="006B25AE"/>
    <w:rsid w:val="006B7E67"/>
    <w:rsid w:val="006C270F"/>
    <w:rsid w:val="006D491C"/>
    <w:rsid w:val="006D4ADF"/>
    <w:rsid w:val="006E0D3B"/>
    <w:rsid w:val="006E3D02"/>
    <w:rsid w:val="006E4321"/>
    <w:rsid w:val="006F65F0"/>
    <w:rsid w:val="00701663"/>
    <w:rsid w:val="00702D12"/>
    <w:rsid w:val="0070513E"/>
    <w:rsid w:val="007063CF"/>
    <w:rsid w:val="00715EE3"/>
    <w:rsid w:val="007221E7"/>
    <w:rsid w:val="00724D6A"/>
    <w:rsid w:val="0072691B"/>
    <w:rsid w:val="007272FC"/>
    <w:rsid w:val="0073150F"/>
    <w:rsid w:val="00745058"/>
    <w:rsid w:val="007544C8"/>
    <w:rsid w:val="00757496"/>
    <w:rsid w:val="0075761F"/>
    <w:rsid w:val="00774914"/>
    <w:rsid w:val="00775116"/>
    <w:rsid w:val="00775D1A"/>
    <w:rsid w:val="00780C5D"/>
    <w:rsid w:val="00785B4D"/>
    <w:rsid w:val="00790DAD"/>
    <w:rsid w:val="00790E48"/>
    <w:rsid w:val="007912AF"/>
    <w:rsid w:val="00794BC4"/>
    <w:rsid w:val="00796E90"/>
    <w:rsid w:val="00797413"/>
    <w:rsid w:val="00797813"/>
    <w:rsid w:val="007A180A"/>
    <w:rsid w:val="007A76FB"/>
    <w:rsid w:val="007B0C35"/>
    <w:rsid w:val="007B3434"/>
    <w:rsid w:val="007C0907"/>
    <w:rsid w:val="007C56FF"/>
    <w:rsid w:val="007C786F"/>
    <w:rsid w:val="007D3890"/>
    <w:rsid w:val="007D5E78"/>
    <w:rsid w:val="007E1A46"/>
    <w:rsid w:val="007F0C8C"/>
    <w:rsid w:val="007F1C21"/>
    <w:rsid w:val="007F2931"/>
    <w:rsid w:val="007F2E53"/>
    <w:rsid w:val="007F4672"/>
    <w:rsid w:val="007F652B"/>
    <w:rsid w:val="00807C77"/>
    <w:rsid w:val="008209D7"/>
    <w:rsid w:val="00820F19"/>
    <w:rsid w:val="0082616E"/>
    <w:rsid w:val="008301BA"/>
    <w:rsid w:val="00836ACD"/>
    <w:rsid w:val="00837DE3"/>
    <w:rsid w:val="00841FBE"/>
    <w:rsid w:val="0084462E"/>
    <w:rsid w:val="00845ED7"/>
    <w:rsid w:val="008473C1"/>
    <w:rsid w:val="0085007B"/>
    <w:rsid w:val="00852D83"/>
    <w:rsid w:val="0085417C"/>
    <w:rsid w:val="00855450"/>
    <w:rsid w:val="00857095"/>
    <w:rsid w:val="00861465"/>
    <w:rsid w:val="008640CC"/>
    <w:rsid w:val="0086600A"/>
    <w:rsid w:val="008667F5"/>
    <w:rsid w:val="008700BA"/>
    <w:rsid w:val="00871FA4"/>
    <w:rsid w:val="00880E91"/>
    <w:rsid w:val="0088498C"/>
    <w:rsid w:val="00891AE2"/>
    <w:rsid w:val="008923E1"/>
    <w:rsid w:val="00894C9F"/>
    <w:rsid w:val="008A3783"/>
    <w:rsid w:val="008A4530"/>
    <w:rsid w:val="008A5BE4"/>
    <w:rsid w:val="008A7094"/>
    <w:rsid w:val="008B1F1B"/>
    <w:rsid w:val="008B2B74"/>
    <w:rsid w:val="008C486B"/>
    <w:rsid w:val="008C54BF"/>
    <w:rsid w:val="008C7121"/>
    <w:rsid w:val="008D0CE5"/>
    <w:rsid w:val="008D3AE3"/>
    <w:rsid w:val="008D5BF7"/>
    <w:rsid w:val="008D61DB"/>
    <w:rsid w:val="008D6292"/>
    <w:rsid w:val="008E0748"/>
    <w:rsid w:val="008E25C1"/>
    <w:rsid w:val="008E69CF"/>
    <w:rsid w:val="008F4E67"/>
    <w:rsid w:val="008F770E"/>
    <w:rsid w:val="00900284"/>
    <w:rsid w:val="0090040E"/>
    <w:rsid w:val="0090288D"/>
    <w:rsid w:val="009104D0"/>
    <w:rsid w:val="00925916"/>
    <w:rsid w:val="00926994"/>
    <w:rsid w:val="00927814"/>
    <w:rsid w:val="009330CB"/>
    <w:rsid w:val="00933B2D"/>
    <w:rsid w:val="00944F74"/>
    <w:rsid w:val="0094649A"/>
    <w:rsid w:val="009502E1"/>
    <w:rsid w:val="00955479"/>
    <w:rsid w:val="009566A2"/>
    <w:rsid w:val="00961220"/>
    <w:rsid w:val="00971786"/>
    <w:rsid w:val="00974A3A"/>
    <w:rsid w:val="00976926"/>
    <w:rsid w:val="00983B33"/>
    <w:rsid w:val="00983FA4"/>
    <w:rsid w:val="00986115"/>
    <w:rsid w:val="0099226D"/>
    <w:rsid w:val="009940EC"/>
    <w:rsid w:val="00994BFA"/>
    <w:rsid w:val="00997791"/>
    <w:rsid w:val="009A13B0"/>
    <w:rsid w:val="009A3EC1"/>
    <w:rsid w:val="009A57E7"/>
    <w:rsid w:val="009A79C2"/>
    <w:rsid w:val="009C74E8"/>
    <w:rsid w:val="009D084E"/>
    <w:rsid w:val="009E4831"/>
    <w:rsid w:val="009E65A4"/>
    <w:rsid w:val="009F0FB5"/>
    <w:rsid w:val="009F1217"/>
    <w:rsid w:val="009F1467"/>
    <w:rsid w:val="009F5192"/>
    <w:rsid w:val="009F73A9"/>
    <w:rsid w:val="00A07D21"/>
    <w:rsid w:val="00A11054"/>
    <w:rsid w:val="00A179FA"/>
    <w:rsid w:val="00A207AA"/>
    <w:rsid w:val="00A308CD"/>
    <w:rsid w:val="00A4192B"/>
    <w:rsid w:val="00A421BD"/>
    <w:rsid w:val="00A439FB"/>
    <w:rsid w:val="00A51F17"/>
    <w:rsid w:val="00A547F7"/>
    <w:rsid w:val="00A550B1"/>
    <w:rsid w:val="00A76535"/>
    <w:rsid w:val="00A775C8"/>
    <w:rsid w:val="00A8249C"/>
    <w:rsid w:val="00A851F7"/>
    <w:rsid w:val="00A85844"/>
    <w:rsid w:val="00A87E03"/>
    <w:rsid w:val="00A90FF4"/>
    <w:rsid w:val="00A91501"/>
    <w:rsid w:val="00A9160F"/>
    <w:rsid w:val="00A973D4"/>
    <w:rsid w:val="00AA02CA"/>
    <w:rsid w:val="00AA40A4"/>
    <w:rsid w:val="00AA78F2"/>
    <w:rsid w:val="00AB2B20"/>
    <w:rsid w:val="00AB3B2D"/>
    <w:rsid w:val="00AC1A5B"/>
    <w:rsid w:val="00AC41F9"/>
    <w:rsid w:val="00AC5147"/>
    <w:rsid w:val="00AC723D"/>
    <w:rsid w:val="00AD6B61"/>
    <w:rsid w:val="00AE5948"/>
    <w:rsid w:val="00AE623E"/>
    <w:rsid w:val="00AF20A1"/>
    <w:rsid w:val="00AF5E48"/>
    <w:rsid w:val="00AF67E5"/>
    <w:rsid w:val="00AF6AF1"/>
    <w:rsid w:val="00B0730E"/>
    <w:rsid w:val="00B118DD"/>
    <w:rsid w:val="00B1644E"/>
    <w:rsid w:val="00B32539"/>
    <w:rsid w:val="00B37A56"/>
    <w:rsid w:val="00B41B7A"/>
    <w:rsid w:val="00B46A70"/>
    <w:rsid w:val="00B50F1E"/>
    <w:rsid w:val="00B54ED3"/>
    <w:rsid w:val="00B556C2"/>
    <w:rsid w:val="00B55EB4"/>
    <w:rsid w:val="00B7433C"/>
    <w:rsid w:val="00B76851"/>
    <w:rsid w:val="00B86B45"/>
    <w:rsid w:val="00B9736E"/>
    <w:rsid w:val="00BA59E2"/>
    <w:rsid w:val="00BB3BB4"/>
    <w:rsid w:val="00BC2149"/>
    <w:rsid w:val="00BC2476"/>
    <w:rsid w:val="00BD07FE"/>
    <w:rsid w:val="00BD21C8"/>
    <w:rsid w:val="00BD2BF5"/>
    <w:rsid w:val="00BD5D24"/>
    <w:rsid w:val="00BE050C"/>
    <w:rsid w:val="00BE2363"/>
    <w:rsid w:val="00BE3936"/>
    <w:rsid w:val="00C00767"/>
    <w:rsid w:val="00C008B3"/>
    <w:rsid w:val="00C21A50"/>
    <w:rsid w:val="00C3032E"/>
    <w:rsid w:val="00C30B97"/>
    <w:rsid w:val="00C3509A"/>
    <w:rsid w:val="00C3605F"/>
    <w:rsid w:val="00C410B1"/>
    <w:rsid w:val="00C445E6"/>
    <w:rsid w:val="00C51DC5"/>
    <w:rsid w:val="00C56B52"/>
    <w:rsid w:val="00C57D69"/>
    <w:rsid w:val="00C67042"/>
    <w:rsid w:val="00C677A0"/>
    <w:rsid w:val="00C67839"/>
    <w:rsid w:val="00C7248F"/>
    <w:rsid w:val="00C72FAD"/>
    <w:rsid w:val="00C80E78"/>
    <w:rsid w:val="00C828AA"/>
    <w:rsid w:val="00C84344"/>
    <w:rsid w:val="00C85353"/>
    <w:rsid w:val="00C85B2A"/>
    <w:rsid w:val="00C862FF"/>
    <w:rsid w:val="00C87011"/>
    <w:rsid w:val="00C92300"/>
    <w:rsid w:val="00CA4159"/>
    <w:rsid w:val="00CA4BD5"/>
    <w:rsid w:val="00CA7553"/>
    <w:rsid w:val="00CB4627"/>
    <w:rsid w:val="00CB4B4B"/>
    <w:rsid w:val="00CC66A4"/>
    <w:rsid w:val="00CD4F10"/>
    <w:rsid w:val="00CD56D0"/>
    <w:rsid w:val="00CD73EC"/>
    <w:rsid w:val="00CE4CAE"/>
    <w:rsid w:val="00CF5EBA"/>
    <w:rsid w:val="00D0348F"/>
    <w:rsid w:val="00D07283"/>
    <w:rsid w:val="00D11D7A"/>
    <w:rsid w:val="00D123D2"/>
    <w:rsid w:val="00D17612"/>
    <w:rsid w:val="00D17929"/>
    <w:rsid w:val="00D20E56"/>
    <w:rsid w:val="00D24CEC"/>
    <w:rsid w:val="00D27B82"/>
    <w:rsid w:val="00D315AF"/>
    <w:rsid w:val="00D40D28"/>
    <w:rsid w:val="00D415F2"/>
    <w:rsid w:val="00D44E50"/>
    <w:rsid w:val="00D46910"/>
    <w:rsid w:val="00D5287B"/>
    <w:rsid w:val="00D54D41"/>
    <w:rsid w:val="00D61690"/>
    <w:rsid w:val="00D61A93"/>
    <w:rsid w:val="00D63BB8"/>
    <w:rsid w:val="00D700EE"/>
    <w:rsid w:val="00D772E9"/>
    <w:rsid w:val="00D774EC"/>
    <w:rsid w:val="00D820C9"/>
    <w:rsid w:val="00D910DF"/>
    <w:rsid w:val="00D93104"/>
    <w:rsid w:val="00D939C7"/>
    <w:rsid w:val="00D94319"/>
    <w:rsid w:val="00D965C9"/>
    <w:rsid w:val="00DA099C"/>
    <w:rsid w:val="00DA1575"/>
    <w:rsid w:val="00DA7D94"/>
    <w:rsid w:val="00DB0F7E"/>
    <w:rsid w:val="00DB2E05"/>
    <w:rsid w:val="00DB63C4"/>
    <w:rsid w:val="00DC1FEF"/>
    <w:rsid w:val="00DD0949"/>
    <w:rsid w:val="00DD1361"/>
    <w:rsid w:val="00DD3ABC"/>
    <w:rsid w:val="00DD4E2B"/>
    <w:rsid w:val="00DE4566"/>
    <w:rsid w:val="00DE6833"/>
    <w:rsid w:val="00DF021C"/>
    <w:rsid w:val="00DF5A16"/>
    <w:rsid w:val="00E104F3"/>
    <w:rsid w:val="00E11277"/>
    <w:rsid w:val="00E15131"/>
    <w:rsid w:val="00E27410"/>
    <w:rsid w:val="00E317B5"/>
    <w:rsid w:val="00E32B05"/>
    <w:rsid w:val="00E34945"/>
    <w:rsid w:val="00E405F4"/>
    <w:rsid w:val="00E446E0"/>
    <w:rsid w:val="00E44AA6"/>
    <w:rsid w:val="00E45DCB"/>
    <w:rsid w:val="00E4682C"/>
    <w:rsid w:val="00E55D7C"/>
    <w:rsid w:val="00E6060F"/>
    <w:rsid w:val="00E6602E"/>
    <w:rsid w:val="00E66526"/>
    <w:rsid w:val="00E83E54"/>
    <w:rsid w:val="00E84906"/>
    <w:rsid w:val="00E91D4D"/>
    <w:rsid w:val="00E95815"/>
    <w:rsid w:val="00E960BA"/>
    <w:rsid w:val="00EA28AB"/>
    <w:rsid w:val="00EA2EFF"/>
    <w:rsid w:val="00EA3E40"/>
    <w:rsid w:val="00EB016C"/>
    <w:rsid w:val="00EB312B"/>
    <w:rsid w:val="00EB5541"/>
    <w:rsid w:val="00EC0701"/>
    <w:rsid w:val="00EC1DE7"/>
    <w:rsid w:val="00EC7C77"/>
    <w:rsid w:val="00ED0301"/>
    <w:rsid w:val="00EE03AB"/>
    <w:rsid w:val="00EE4287"/>
    <w:rsid w:val="00EE6CDE"/>
    <w:rsid w:val="00EE7E74"/>
    <w:rsid w:val="00EF5DDF"/>
    <w:rsid w:val="00EF7857"/>
    <w:rsid w:val="00F00347"/>
    <w:rsid w:val="00F00835"/>
    <w:rsid w:val="00F01600"/>
    <w:rsid w:val="00F038A2"/>
    <w:rsid w:val="00F0505D"/>
    <w:rsid w:val="00F06C3E"/>
    <w:rsid w:val="00F07456"/>
    <w:rsid w:val="00F14CF8"/>
    <w:rsid w:val="00F204DF"/>
    <w:rsid w:val="00F227F8"/>
    <w:rsid w:val="00F25759"/>
    <w:rsid w:val="00F33116"/>
    <w:rsid w:val="00F33AB9"/>
    <w:rsid w:val="00F421ED"/>
    <w:rsid w:val="00F42CE0"/>
    <w:rsid w:val="00F43A67"/>
    <w:rsid w:val="00F45B1D"/>
    <w:rsid w:val="00F50CC5"/>
    <w:rsid w:val="00F57C08"/>
    <w:rsid w:val="00F66896"/>
    <w:rsid w:val="00F74E04"/>
    <w:rsid w:val="00F80CC7"/>
    <w:rsid w:val="00F81A74"/>
    <w:rsid w:val="00F846CD"/>
    <w:rsid w:val="00F9494B"/>
    <w:rsid w:val="00F97B3D"/>
    <w:rsid w:val="00FB53FE"/>
    <w:rsid w:val="00FC1E72"/>
    <w:rsid w:val="00FC29F3"/>
    <w:rsid w:val="00FC2D3E"/>
    <w:rsid w:val="00FC348C"/>
    <w:rsid w:val="00FC5C03"/>
    <w:rsid w:val="00FD3805"/>
    <w:rsid w:val="00FE154D"/>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2E_Electronic_2022-08/INBOX/Chair_Notes" TargetMode="External"/><Relationship Id="rId13" Type="http://schemas.openxmlformats.org/officeDocument/2006/relationships/hyperlink" Target="https://www.3gpp.org/ftp/tsg_sa/WG2_Arch/TSGS2_152E_Electronic_2022-08/INBOX/CCs/CC%234_2022-08-25_1300-1500_UT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2E_Electronic_2022-08/INBOX/CCs/CC%234_2022-08-25_1300-1500_UTC/S2-220xxxx_SoH_questions_FS_eUEPO_SA2%23152e%20v3.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2E_Electronic_2022-08/INBOX/CCs/CC%234_2022-08-25_1300-1500_UTC/ATSSS_ph3%20way%20forward%20for%20KI%232_v1.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2_Arch/TSGS2_152E_Electronic_2022-08/INBOX/CCs/CC%234_2022-08-25_1300-1500_UTC/Way%20forward%20for%20FS_eNPN_Ph2_KI%231.pptx" TargetMode="External"/><Relationship Id="rId4" Type="http://schemas.openxmlformats.org/officeDocument/2006/relationships/settings" Target="settings.xml"/><Relationship Id="rId9" Type="http://schemas.openxmlformats.org/officeDocument/2006/relationships/hyperlink" Target="https://www.3gpp.org/ftp/tsg_sa/WG2_Arch/TSGS2_152E_Electronic_2022-08/INBOX/CCs/CC%234_2022-08-25_1300-1500_UT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4088</TotalTime>
  <Pages>15</Pages>
  <Words>5879</Words>
  <Characters>33513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Comments</cp:lastModifiedBy>
  <cp:revision>69</cp:revision>
  <dcterms:created xsi:type="dcterms:W3CDTF">2020-11-17T07:07:00Z</dcterms:created>
  <dcterms:modified xsi:type="dcterms:W3CDTF">2022-08-26T07:39:00Z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